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BE4A03">
        <w:rPr>
          <w:rFonts w:ascii="Palatino Linotype" w:hAnsi="Palatino Linotype"/>
          <w:sz w:val="28"/>
          <w:szCs w:val="28"/>
          <w:lang w:val="tg-Cyrl-TJ"/>
        </w:rPr>
        <w:t>@1.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Геодезия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BE4A03">
        <w:rPr>
          <w:rFonts w:ascii="Palatino Linotype" w:hAnsi="Palatino Linotype"/>
          <w:sz w:val="28"/>
          <w:szCs w:val="28"/>
          <w:lang w:val="tg-Cyrl-TJ"/>
        </w:rPr>
        <w:t>$A) Калимаи юнон</w:t>
      </w:r>
      <w:r w:rsidRPr="00BE4A0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маънояш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заминтаксимкун</w:t>
      </w:r>
      <w:r w:rsidRPr="00BE4A0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BE4A03">
        <w:rPr>
          <w:rFonts w:ascii="Palatino Linotype" w:hAnsi="Palatino Linotype"/>
          <w:sz w:val="28"/>
          <w:szCs w:val="28"/>
          <w:lang w:val="tg-Cyrl-TJ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BE4A03">
        <w:rPr>
          <w:rFonts w:ascii="Palatino Linotype" w:hAnsi="Palatino Linotype"/>
          <w:sz w:val="28"/>
          <w:szCs w:val="28"/>
          <w:lang w:val="tg-Cyrl-TJ"/>
        </w:rPr>
        <w:t>$B) Калимаи лотин</w:t>
      </w:r>
      <w:r w:rsidRPr="00BE4A0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маънояш-сар</w:t>
      </w:r>
      <w:r w:rsidRPr="00BE4A03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BE4A0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  <w:lang w:val="tg-Cyrl-TJ"/>
        </w:rPr>
        <w:t>таксимкун</w:t>
      </w:r>
      <w:r w:rsidRPr="00BE4A03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BE4A03">
        <w:rPr>
          <w:rFonts w:ascii="Palatino Linotype" w:hAnsi="Palatino Linotype"/>
          <w:sz w:val="28"/>
          <w:szCs w:val="28"/>
          <w:lang w:val="tg-Cyrl-TJ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Калимаи англис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буда маънояш-ме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 таксимкун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Калимаи франсуз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буда маънояш-заминтаксимкун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Калимаи олмон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буда маънояш-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таксимкун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андозагирии замин барои тасвири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алли масъала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шабардории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нисбатан хурди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тартиб додани тасвири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нисбатан зиёди замин ва ё курраи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Омухтани захира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табии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аъри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ру 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ёнус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Фототопография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Сохтани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фотоснимка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аэрофотоснимка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тасвири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масъала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тартиб додани тасвири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нисбатан зиёди замин ва ё курраи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Омухтани захира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табии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аъри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ру 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ёнус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Картография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тартиб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тасвири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нисбатан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зиёди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ё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курраи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Сохтани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фотоснимка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аэрофотоснимка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тасвири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масъала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Омухтани захира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табии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аъри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ру 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ёнус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Омухтани захира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табии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аъри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ру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ёнус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шабардории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нисбатан хурди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тартиб додани тасвири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нисбатан зиёди замин ва ё курраи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тасвири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масъала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махсуси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шабардории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нисбатан хурди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тартиб додани тасвири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нисбатан зиёди замин ва ё курраи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Омухтани захира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табии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аъри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ру 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ёнус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тасвири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масъала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Геодезияи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ки дар раванди тад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от, инчунин сохтмон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Таносуби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геометриро дар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 бо ёрии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васеъи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йзамин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абули маълумотро дар бораи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аз фазо, аз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Геодезияи кай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абули</w:t>
      </w:r>
      <w:r w:rsidRPr="00BE4A03">
        <w:rPr>
          <w:rFonts w:ascii="Palatino Linotype" w:hAnsi="Palatino Linotype"/>
          <w:sz w:val="28"/>
          <w:szCs w:val="28"/>
        </w:rPr>
        <w:t xml:space="preserve"> маълумотро дар бораи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фазо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маснуии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раванди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тад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инчунин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сохтмон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васеъи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йзамин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Таносуби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геометриро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ёрии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маснуии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Замин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йизамин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васеъи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</w:t>
      </w:r>
      <w:r w:rsidRPr="00BE4A03">
        <w:rPr>
          <w:rFonts w:ascii="Palatino Linotype" w:hAnsi="Palatino Linotype"/>
          <w:sz w:val="28"/>
          <w:szCs w:val="28"/>
        </w:rPr>
        <w:t xml:space="preserve"> 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йзамин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Таносуби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геометриро дар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 бо ёрии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раванди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тад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инчунин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сохтмон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абули маълумотро дар бораи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аз фазо, аз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Геодезияи зериоб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меом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абули</w:t>
      </w:r>
      <w:r w:rsidRPr="00BE4A03">
        <w:rPr>
          <w:rFonts w:ascii="Palatino Linotype" w:hAnsi="Palatino Linotype"/>
          <w:sz w:val="28"/>
          <w:szCs w:val="28"/>
        </w:rPr>
        <w:t xml:space="preserve"> маълумотро дар бораи релефи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аъри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дарё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Таносуби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геометриро дар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замин бо ёрии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васеъи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йзамин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абули маълумотро дар бораи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аз фазо, аз радиф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маснуии Замин;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раванди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тад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инчунин</w:t>
      </w:r>
      <w:r w:rsidRPr="00BE4A03">
        <w:rPr>
          <w:rFonts w:ascii="Palatino Linotype" w:hAnsi="Palatino Linotype"/>
          <w:sz w:val="28"/>
          <w:szCs w:val="28"/>
        </w:rPr>
        <w:t xml:space="preserve"> сохтмон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Якумин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барои харитасозии Русияаз кадом сол о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оз ёфтанд?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1720;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1870;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1917;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1924;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1942;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@12.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Масоҳати замин чи қадар аст?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510мил;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1870мил;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1917мил;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924мил;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172 мил;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Тартиб додани харитаи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 1: 100 000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удуди Итти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оди Шурав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кай ба 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ом расонида шуд.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1960;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1942;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1947;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1974;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1720;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Тоҷикистон дар харитаи сиёси ҷаҳон дар арзу тули чанд градус ҷойгир аст?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36-40 градус арз ва 61- 75 градус тул;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30-40 градус арз ва 61- 66 градус тул;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31-41 градус арз ва 66- 75 градус тул;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36-52 градус арз ва 61- 75 градус тул;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36-41 градус арз ва 62- 71 градус тул;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Айни замон чандсистемаи навигатсион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амал мекунад?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-геодезиро барои сохтмони нер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/>
          <w:sz w:val="28"/>
          <w:szCs w:val="28"/>
        </w:rPr>
        <w:t>ои бар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номбар кунед;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симот</w:t>
      </w:r>
      <w:r w:rsidRPr="00BE4A03">
        <w:rPr>
          <w:rFonts w:ascii="Palatino Linotype" w:hAnsi="Palatino Linotype" w:cs="Times New Roman"/>
          <w:sz w:val="28"/>
          <w:szCs w:val="28"/>
        </w:rPr>
        <w:t>ӣҳ</w:t>
      </w:r>
      <w:r w:rsidRPr="00BE4A03">
        <w:rPr>
          <w:rFonts w:ascii="Palatino Linotype" w:hAnsi="Palatino Linotype"/>
          <w:sz w:val="28"/>
          <w:szCs w:val="28"/>
        </w:rPr>
        <w:t>ангоми сохтмон;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усту</w:t>
      </w:r>
      <w:r w:rsidRPr="00BE4A03">
        <w:rPr>
          <w:rFonts w:ascii="Palatino Linotype" w:hAnsi="Palatino Linotype" w:cs="Times New Roman"/>
          <w:sz w:val="28"/>
          <w:szCs w:val="28"/>
        </w:rPr>
        <w:t>ҷӯ</w:t>
      </w:r>
      <w:r w:rsidRPr="00BE4A03">
        <w:rPr>
          <w:rFonts w:ascii="Palatino Linotype" w:hAnsi="Palatino Linotype"/>
          <w:sz w:val="28"/>
          <w:szCs w:val="28"/>
        </w:rPr>
        <w:t>йии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симот</w:t>
      </w:r>
      <w:r w:rsidRPr="00BE4A03">
        <w:rPr>
          <w:rFonts w:ascii="Palatino Linotype" w:hAnsi="Palatino Linotype" w:cs="Times New Roman"/>
          <w:sz w:val="28"/>
          <w:szCs w:val="28"/>
        </w:rPr>
        <w:t>ӣҳ</w:t>
      </w:r>
      <w:r w:rsidRPr="00BE4A03">
        <w:rPr>
          <w:rFonts w:ascii="Palatino Linotype" w:hAnsi="Palatino Linotype"/>
          <w:sz w:val="28"/>
          <w:szCs w:val="28"/>
        </w:rPr>
        <w:t>ангоми сохтмон;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топографию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тарин аз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Курра;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Сфера;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Конус;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Эллипс;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Силиндр;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Замин шакли чиро дорад?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Эллипс;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Сфера;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Конус;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Курра;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Силиндр;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Гипотезаи куррашакл будани заминро кадом олим пешни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 кард?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Пифагор;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Крассовский;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Гаусс;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Крюгер;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Бессел;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Эратосфен чанд сол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абл куррашакл будани заминро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аррар карда буд?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2230;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2240;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2250;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2260;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2270;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Олим Кассил кадом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кушод?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утбии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Юпитерро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утбии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Миррихро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утбии Заминро;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утбии Мо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тобро;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Риво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утбии Зу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Курра ва сфероид чи шаклро доранд?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шакли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8333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шакли математик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шакли физик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шакли кимиёв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0149F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Cambria"/>
          <w:sz w:val="28"/>
          <w:szCs w:val="28"/>
        </w:rPr>
        <w:t>барометри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Параметр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асосии курра ва сфероидро номбар кунед?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калон,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утр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калон;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хурд;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Параметр надорад;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утр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утри замин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6371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6361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6391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 6341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6321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@25.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Геоидчист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яе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перпендикуляр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равона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гардида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яе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як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перпендикуляр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равона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гардида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яе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ду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перпендикуляр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равона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гардида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яе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z w:val="28"/>
          <w:szCs w:val="28"/>
        </w:rPr>
        <w:t>кидарсену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табатавриперпендикуляр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увваивазнин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равонагардидааст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яе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равона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гардида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Геоидро геодезисти немис Листинг дар кадом сол пешни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 карда буд?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1873;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1870;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1917;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1924;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1882;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умумии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 эллипсоиди Замин чи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Геоид;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Квазигеоид;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Референтс-эллипсоид;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Эллипсоид;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Референтс-эллипсоид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Эллипсоиде, ки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яи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якчанд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исмат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геоид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Квазигеоиде, ки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яи он ба якчанд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авии геоид наздик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Куррае, ки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яи он ба якчанд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авии геоид наздик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Эллипсе, ки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яи он ба якчанд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авии геоид наздик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Геоиде, ки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яи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якчанд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исмат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геоид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@29.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Итти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оди Шурав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то соли 1942 референтс-эллипсоиди  кадом Олимро истифода мебурданд?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Красовский;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Валбек;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Хейфорд;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Деламбер;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Слудский;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Референтс-эллипсоиди Крассовский аз кадом сол ин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ониб истифода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1940;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1924;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1917;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1946;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1961;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Параметр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референтс-эллипсоиди Крассовскиро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вари калон, фушурдаи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хурд;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Фушурдаи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Параметр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 надоранд;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Cambria"/>
          <w:sz w:val="28"/>
          <w:szCs w:val="28"/>
        </w:rPr>
        <w:t>Қутби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В,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L,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Арз ва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ли географиро мутаносибан бо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4.4pt" o:ole="">
            <v:imagedata r:id="rId5" o:title=""/>
          </v:shape>
          <o:OLEObject Type="Embed" ProgID="Equation.DSMT4" ShapeID="_x0000_i1025" DrawAspect="Content" ObjectID="_1777795743" r:id="rId6"/>
        </w:objec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26" type="#_x0000_t75" style="width:13.8pt;height:14.4pt" o:ole="">
            <v:imagedata r:id="rId7" o:title=""/>
          </v:shape>
          <o:OLEObject Type="Embed" ProgID="Equation.DSMT4" ShapeID="_x0000_i1026" DrawAspect="Content" ObjectID="_1777795744" r:id="rId8"/>
        </w:object>
      </w:r>
      <w:r w:rsidRPr="00BE4A03">
        <w:rPr>
          <w:rFonts w:ascii="Palatino Linotype" w:hAnsi="Palatino Linotype"/>
          <w:sz w:val="28"/>
          <w:szCs w:val="28"/>
        </w:rPr>
        <w:t>ишора менамоянд;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Арзи астроном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27" type="#_x0000_t75" style="width:13.8pt;height:14.4pt" o:ole="">
            <v:imagedata r:id="rId5" o:title=""/>
          </v:shape>
          <o:OLEObject Type="Embed" ProgID="Equation.DSMT4" ShapeID="_x0000_i1027" DrawAspect="Content" ObjectID="_1777795745" r:id="rId9"/>
        </w:object>
      </w:r>
      <w:r w:rsidRPr="00BE4A03">
        <w:rPr>
          <w:rFonts w:ascii="Palatino Linotype" w:hAnsi="Palatino Linotype"/>
          <w:sz w:val="28"/>
          <w:szCs w:val="28"/>
        </w:rPr>
        <w:t>,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28" type="#_x0000_t75" style="width:13.8pt;height:14.4pt" o:ole="">
            <v:imagedata r:id="rId10" o:title=""/>
          </v:shape>
          <o:OLEObject Type="Embed" ProgID="Equation.DSMT4" ShapeID="_x0000_i1028" DrawAspect="Content" ObjectID="_1777795746" r:id="rId11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астрономиро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Арзи астроном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29" type="#_x0000_t75" style="width:13.8pt;height:14.4pt" o:ole="">
            <v:imagedata r:id="rId5" o:title=""/>
          </v:shape>
          <o:OLEObject Type="Embed" ProgID="Equation.DSMT4" ShapeID="_x0000_i1029" DrawAspect="Content" ObjectID="_1777795747" r:id="rId12"/>
        </w:object>
      </w:r>
      <w:r w:rsidRPr="00BE4A03">
        <w:rPr>
          <w:rFonts w:ascii="Palatino Linotype" w:hAnsi="Palatino Linotype"/>
          <w:sz w:val="28"/>
          <w:szCs w:val="28"/>
        </w:rPr>
        <w:t>,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астроном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0" type="#_x0000_t75" style="width:13.8pt;height:14.4pt" o:ole="">
            <v:imagedata r:id="rId7" o:title=""/>
          </v:shape>
          <o:OLEObject Type="Embed" ProgID="Equation.DSMT4" ShapeID="_x0000_i1030" DrawAspect="Content" ObjectID="_1777795748" r:id="rId13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Арз ва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ли географиро мутаносибан бо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1" type="#_x0000_t75" style="width:13.8pt;height:14.4pt" o:ole="">
            <v:imagedata r:id="rId5" o:title=""/>
          </v:shape>
          <o:OLEObject Type="Embed" ProgID="Equation.DSMT4" ShapeID="_x0000_i1031" DrawAspect="Content" ObjectID="_1777795749" r:id="rId14"/>
        </w:objec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2" type="#_x0000_t75" style="width:13.8pt;height:14.4pt" o:ole="">
            <v:imagedata r:id="rId7" o:title=""/>
          </v:shape>
          <o:OLEObject Type="Embed" ProgID="Equation.DSMT4" ShapeID="_x0000_i1032" DrawAspect="Content" ObjectID="_1777795750" r:id="rId15"/>
        </w:object>
      </w:r>
      <w:r w:rsidRPr="00BE4A03">
        <w:rPr>
          <w:rFonts w:ascii="Palatino Linotype" w:hAnsi="Palatino Linotype"/>
          <w:sz w:val="28"/>
          <w:szCs w:val="28"/>
        </w:rPr>
        <w:t xml:space="preserve"> ишора менамоянд;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В,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L,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географиро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Арз ва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географиро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мутаносибан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ои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3" type="#_x0000_t75" style="width:13.8pt;height:14.4pt" o:ole="">
            <v:imagedata r:id="rId5" o:title=""/>
          </v:shape>
          <o:OLEObject Type="Embed" ProgID="Equation.DSMT4" ShapeID="_x0000_i1033" DrawAspect="Content" ObjectID="_1777795751" r:id="rId16"/>
        </w:object>
      </w:r>
      <w:r w:rsidRPr="00BE4A03">
        <w:rPr>
          <w:rFonts w:ascii="Palatino Linotype" w:hAnsi="Palatino Linotype"/>
          <w:sz w:val="28"/>
          <w:szCs w:val="28"/>
        </w:rPr>
        <w:t xml:space="preserve">ва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4" type="#_x0000_t75" style="width:13.8pt;height:14.4pt" o:ole="">
            <v:imagedata r:id="rId7" o:title=""/>
          </v:shape>
          <o:OLEObject Type="Embed" ProgID="Equation.DSMT4" ShapeID="_x0000_i1034" DrawAspect="Content" ObjectID="_1777795752" r:id="rId17"/>
        </w:object>
      </w:r>
      <w:r w:rsidRPr="00BE4A03">
        <w:rPr>
          <w:rFonts w:ascii="Palatino Linotype" w:hAnsi="Palatino Linotype"/>
          <w:sz w:val="28"/>
          <w:szCs w:val="28"/>
        </w:rPr>
        <w:t>ишора менамоянд;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Арзи астроном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5" type="#_x0000_t75" style="width:13.8pt;height:14.4pt" o:ole="">
            <v:imagedata r:id="rId5" o:title=""/>
          </v:shape>
          <o:OLEObject Type="Embed" ProgID="Equation.DSMT4" ShapeID="_x0000_i1035" DrawAspect="Content" ObjectID="_1777795753" r:id="rId18"/>
        </w:object>
      </w:r>
      <w:r w:rsidRPr="00BE4A03">
        <w:rPr>
          <w:rFonts w:ascii="Palatino Linotype" w:hAnsi="Palatino Linotype"/>
          <w:sz w:val="28"/>
          <w:szCs w:val="28"/>
        </w:rPr>
        <w:t>,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ли астроном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object w:dxaOrig="260" w:dyaOrig="320">
          <v:shape id="_x0000_i1036" type="#_x0000_t75" style="width:13.8pt;height:14.4pt" o:ole="">
            <v:imagedata r:id="rId7" o:title=""/>
          </v:shape>
          <o:OLEObject Type="Embed" ProgID="Equation.DSMT4" ShapeID="_x0000_i1036" DrawAspect="Content" ObjectID="_1777795754" r:id="rId19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Арзи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В, 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L, Баландии геодез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Системаи баландии Балтик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тавассути ку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 мегузарад?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нисбат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баробаршудае, ки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Балтика дар гузарго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Финн 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 мекунад ва тавассути «сифр»-ифутштоки Кронштад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тавассути «сифр»-ифутштоки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Хазар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тавассути гузарго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Финн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нисбат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баробаршудае, ки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Хазар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нисбат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баробаршудае, ки ба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Хазар дар гузарго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Форс 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 мекунад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 ва аз ку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 мегузарад?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Гринвич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номида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шуда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Лондон мегузарад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Гринвич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номида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шуда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Балтика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мегузарад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наздикии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Лондон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меридиани Гринвич номида шуда аз наздикии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Москва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Меридиани ибтидо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меридиани Гринвич номида шуда аз наздикии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Берлин мегузарад;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ба кадом тараф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 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Гринвич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тартиб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1-</w:t>
      </w:r>
      <w:r w:rsidRPr="00BE4A03">
        <w:rPr>
          <w:rFonts w:ascii="Palatino Linotype" w:hAnsi="Palatino Linotype" w:cs="Times New Roman Tj"/>
          <w:sz w:val="28"/>
          <w:szCs w:val="28"/>
        </w:rPr>
        <w:t>ум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</w:t>
      </w:r>
      <w:r w:rsidRPr="00BE4A03">
        <w:rPr>
          <w:rFonts w:ascii="Palatino Linotype" w:hAnsi="Palatino Linotype"/>
          <w:sz w:val="28"/>
          <w:szCs w:val="28"/>
        </w:rPr>
        <w:t xml:space="preserve"> 60-</w:t>
      </w:r>
      <w:r w:rsidRPr="00BE4A03">
        <w:rPr>
          <w:rFonts w:ascii="Palatino Linotype" w:hAnsi="Palatino Linotype" w:cs="Times New Roman Tj"/>
          <w:sz w:val="28"/>
          <w:szCs w:val="28"/>
        </w:rPr>
        <w:t>ум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тарафи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 w:cs="Times New Roman Tj"/>
          <w:sz w:val="28"/>
          <w:szCs w:val="28"/>
        </w:rPr>
        <w:t>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меридиани Гринвич сар карда, бо тартиб аз 1-ум то 50-ум меридиан ба тарафи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меридиани Гринвич сар карда, бо тартиб аз 1-ум то 80-ум меридиан ба тарафи шар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/>
          <w:sz w:val="28"/>
          <w:szCs w:val="28"/>
        </w:rPr>
        <w:t>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Гринвич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тартиб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1-</w:t>
      </w:r>
      <w:r w:rsidRPr="00BE4A03">
        <w:rPr>
          <w:rFonts w:ascii="Palatino Linotype" w:hAnsi="Palatino Linotype" w:cs="Times New Roman Tj"/>
          <w:sz w:val="28"/>
          <w:szCs w:val="28"/>
        </w:rPr>
        <w:t>ум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</w:t>
      </w:r>
      <w:r w:rsidRPr="00BE4A03">
        <w:rPr>
          <w:rFonts w:ascii="Palatino Linotype" w:hAnsi="Palatino Linotype"/>
          <w:sz w:val="28"/>
          <w:szCs w:val="28"/>
        </w:rPr>
        <w:t xml:space="preserve"> 90-</w:t>
      </w:r>
      <w:r w:rsidRPr="00BE4A03">
        <w:rPr>
          <w:rFonts w:ascii="Palatino Linotype" w:hAnsi="Palatino Linotype" w:cs="Times New Roman Tj"/>
          <w:sz w:val="28"/>
          <w:szCs w:val="28"/>
        </w:rPr>
        <w:t>ум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тарафи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арб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меридиани Гринвич сар карда, бо тартиб аз 1-ум то 60-ум меридиан ба тарафи шимол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Нимме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калон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Нимме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ҳ </w:t>
      </w:r>
      <w:r w:rsidRPr="00BE4A03">
        <w:rPr>
          <w:rFonts w:ascii="Palatino Linotype" w:hAnsi="Palatino Linotype" w:cs="Times New Roman Tj"/>
          <w:sz w:val="28"/>
          <w:szCs w:val="28"/>
        </w:rPr>
        <w:t>ва рикалона</w:t>
      </w:r>
      <w:r w:rsidRPr="00BE4A03">
        <w:rPr>
          <w:rFonts w:ascii="Palatino Linotype" w:hAnsi="Palatino Linotype"/>
          <w:sz w:val="28"/>
          <w:szCs w:val="28"/>
        </w:rPr>
        <w:t>=6378245</w:t>
      </w:r>
      <w:r w:rsidRPr="00BE4A03">
        <w:rPr>
          <w:rFonts w:ascii="Palatino Linotype" w:hAnsi="Palatino Linotype" w:cs="Times New Roman Tj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Нимме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ҳ </w:t>
      </w:r>
      <w:r w:rsidRPr="00BE4A03">
        <w:rPr>
          <w:rFonts w:ascii="Palatino Linotype" w:hAnsi="Palatino Linotype" w:cs="Times New Roman Tj"/>
          <w:sz w:val="28"/>
          <w:szCs w:val="28"/>
        </w:rPr>
        <w:t>ва рикалона</w:t>
      </w:r>
      <w:r w:rsidRPr="00BE4A03">
        <w:rPr>
          <w:rFonts w:ascii="Palatino Linotype" w:hAnsi="Palatino Linotype"/>
          <w:sz w:val="28"/>
          <w:szCs w:val="28"/>
        </w:rPr>
        <w:t>=6378000</w:t>
      </w:r>
      <w:r w:rsidRPr="00BE4A03">
        <w:rPr>
          <w:rFonts w:ascii="Palatino Linotype" w:hAnsi="Palatino Linotype" w:cs="Times New Roman Tj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Нимме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ҳ </w:t>
      </w:r>
      <w:r w:rsidRPr="00BE4A03">
        <w:rPr>
          <w:rFonts w:ascii="Palatino Linotype" w:hAnsi="Palatino Linotype" w:cs="Times New Roman Tj"/>
          <w:sz w:val="28"/>
          <w:szCs w:val="28"/>
        </w:rPr>
        <w:t>ва рикалона</w:t>
      </w:r>
      <w:r w:rsidRPr="00BE4A03">
        <w:rPr>
          <w:rFonts w:ascii="Palatino Linotype" w:hAnsi="Palatino Linotype"/>
          <w:sz w:val="28"/>
          <w:szCs w:val="28"/>
        </w:rPr>
        <w:t>=6378254м;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Нимме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ҳ </w:t>
      </w:r>
      <w:r w:rsidRPr="00BE4A03">
        <w:rPr>
          <w:rFonts w:ascii="Palatino Linotype" w:hAnsi="Palatino Linotype" w:cs="Times New Roman Tj"/>
          <w:sz w:val="28"/>
          <w:szCs w:val="28"/>
        </w:rPr>
        <w:t>ва рикалона</w:t>
      </w:r>
      <w:r w:rsidRPr="00BE4A03">
        <w:rPr>
          <w:rFonts w:ascii="Palatino Linotype" w:hAnsi="Palatino Linotype"/>
          <w:sz w:val="28"/>
          <w:szCs w:val="28"/>
        </w:rPr>
        <w:t>=637500045</w:t>
      </w:r>
      <w:r w:rsidRPr="00BE4A03">
        <w:rPr>
          <w:rFonts w:ascii="Palatino Linotype" w:hAnsi="Palatino Linotype" w:cs="Times New Roman Tj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Нимме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ҳ </w:t>
      </w:r>
      <w:r w:rsidRPr="00BE4A03">
        <w:rPr>
          <w:rFonts w:ascii="Palatino Linotype" w:hAnsi="Palatino Linotype" w:cs="Times New Roman Tj"/>
          <w:sz w:val="28"/>
          <w:szCs w:val="28"/>
        </w:rPr>
        <w:t>ва рикалона</w:t>
      </w:r>
      <w:r w:rsidRPr="00BE4A03">
        <w:rPr>
          <w:rFonts w:ascii="Palatino Linotype" w:hAnsi="Palatino Linotype"/>
          <w:sz w:val="28"/>
          <w:szCs w:val="28"/>
        </w:rPr>
        <w:t>=63789845</w:t>
      </w:r>
      <w:r w:rsidRPr="00BE4A03">
        <w:rPr>
          <w:rFonts w:ascii="Palatino Linotype" w:hAnsi="Palatino Linotype" w:cs="Times New Roman Tj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@39.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Фушурдаи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утб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а=1:298,3;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а=1:398,3;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а=1:498,3;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а=1:358,3;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а=1:598,3;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Минтақаи пасттарини Тоҷикистон аз сатҳи баҳр чанд метр аст?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300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512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320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 612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15557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412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@41.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физик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энергетикии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BE4A03">
        <w:rPr>
          <w:rFonts w:ascii="Palatino Linotype" w:hAnsi="Palatino Linotype" w:cs="Times New Roman Tj"/>
          <w:sz w:val="28"/>
          <w:szCs w:val="28"/>
        </w:rPr>
        <w:t>бузургии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потенсиалии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араёнро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майдони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BE4A03">
        <w:rPr>
          <w:rFonts w:ascii="Palatino Linotype" w:hAnsi="Palatino Linotype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энергетикии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баландиро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майдони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BE4A03">
        <w:rPr>
          <w:rFonts w:ascii="Palatino Linotype" w:hAnsi="Palatino Linotype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майдони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менамояд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BE4A03">
        <w:rPr>
          <w:rFonts w:ascii="Palatino Linotype" w:hAnsi="Palatino Linotype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менамояд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BE4A03">
        <w:rPr>
          <w:rFonts w:ascii="Palatino Linotype" w:hAnsi="Palatino Linotype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энергетики</w:t>
      </w:r>
      <w:r w:rsidRPr="00BE4A03">
        <w:rPr>
          <w:rFonts w:ascii="Palatino Linotype" w:hAnsi="Palatino Linotype" w:cs="Times New Roman Tj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майдони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увваи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вазнин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@42.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нормал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мамлакати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ойгиршавии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системаи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ном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баланди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нормал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менамоянд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дорои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хусусияти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доимият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баробар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кардашударо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надоранд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Баланди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нормал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ву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Баланди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нормал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дорои хусусияти доимият нестанд;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Баланди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нормал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дорои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хусусияти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доимият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>робар кардашударо 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Баланди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нормал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дорои хусусияти доимият дар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баробар кардашударо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Футштоки Кронштад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Сифри футштоки Кронштад, ки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Балтикаро дар давраи сол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1825 то 1839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Сифри футштоки Кронштад, ки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Балтика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Сифри футштоки Кронштадро дар давраи сол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1825 то 1839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Сифри футштоки Кронштад, ки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Хазарро дар давраи сол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1825 то 1839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Сифри футштоки Кронштад, ки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имиёнаи 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ри Балтикаро дар давраи сол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1980 то 1989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байни самти як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исми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идаи замин, ки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ба самти шимолии меридиани асл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хобидааст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рабаки соат, аз самти меридиан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мешавад, 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байни самти ду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исми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идаи замин, ки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ба самти шимолии меридиани асл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хобидааст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рабаки соат, аз самти меридиан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мешавад, 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байни самти се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исми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идаи замин, ки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ба самти шимолии меридиани асл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хобидааст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рабаки соат, аз самти меридиан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мешавад, 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и байни самти чор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исми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идаи замин, ки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ба самти шимолии меридиани асл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хобидааст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рабаки соат, аз самти меридиан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мешавад, 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байни самти пан</w:t>
      </w:r>
      <w:r w:rsidRPr="00BE4A03">
        <w:rPr>
          <w:rFonts w:ascii="Palatino Linotype" w:hAnsi="Palatino Linotype" w:cs="Times New Roman"/>
          <w:sz w:val="28"/>
          <w:szCs w:val="28"/>
        </w:rPr>
        <w:t>ҷҷ</w:t>
      </w:r>
      <w:r w:rsidRPr="00BE4A03">
        <w:rPr>
          <w:rFonts w:ascii="Palatino Linotype" w:hAnsi="Palatino Linotype"/>
          <w:sz w:val="28"/>
          <w:szCs w:val="28"/>
        </w:rPr>
        <w:t>исми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идаи замин, ки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ба самти шимолии меридиани асл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хобидааст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йи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рабаки соат, аз самти меридиан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мешавад, азимути астроном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 самти шимолии хате, ки ба меридиани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додашуда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Аз самти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анубии хате, ки ба меридиани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додашуда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самти номуайяни хате, ки ба меридиани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додашуда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самти муайяни хате, ки ба меридиани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додашуда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Аз самти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арбии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хате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меридиани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додашуда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удуди чанд градус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 меёбад?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Аз0° то 360°;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180° то 360°;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90° то 360°;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45° то 360°;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270° то 360°;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Наздикшавии Гаус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Наздикшавии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дохили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дигар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ё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наздикшавии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Гаусс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номида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Наздикшавии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наздикшавии Гаусс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Наздикшавии паралел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дохили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 ба таври дигар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наздикшавии Гаусс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Наздикшавии меридиан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берун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дигар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ё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наздикшавии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Гаусс</w:t>
      </w:r>
      <w:r w:rsidRPr="00BE4A03">
        <w:rPr>
          <w:rFonts w:ascii="Palatino Linotype" w:hAnsi="Palatino Linotype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Наздикшавии экватор дар дохили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 ба таври дигар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наздикшавии Гаусс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Румб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байни наздиктарин охири самти (шимол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хат, ки бо меридиани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самти хати додашуда, ишора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амудии байни наздиктарин охири самти (шимол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хат, ки бо меридиани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самти хати додашуда, ишора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>, ки бо меридиани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самти хати додашуда, ишора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моилисамти (шимол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хат, ки бо меридиани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 ва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самти хати додашуда, ишора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байни наздиктарин охири самти (шимол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ё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ануб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хат, ки бо меридиани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@49.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Румб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удуди чанд градус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 меёбад?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Бузургии румб наметавонад аз 90° зиёд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Бузургии румб наметавонад аз 180° зиёд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Бузургии румб метавонад аз 90° зиёд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Бузургии румб наметавонад аз 270° зиёд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+++;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Румб дар чоряки як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м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Румб ба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баробар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180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360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270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90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Румб дар чоряки дуюм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 180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360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Румб ба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баробар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270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90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Румб дар чоряки сеюмба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180 градусро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360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Румб ба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баробар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180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270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Румб дар чоряки чор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м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 360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Румб ба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баробар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180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270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90 градус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дирексиониро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мекунем;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тамоили 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рабаки магнит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Самти меридиан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нестанд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байни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тамоили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рабаки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Самти меридиан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 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нестанд,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байни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тамоили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рабаки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Самти меридиан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байни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тамоили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рабаки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Самти меридиан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ва асл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 мувоз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нестанд,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байни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тамоили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рабаки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Самти меридиан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ва асл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 мувозиянд,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байни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тамоили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рабаки магнит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 xml:space="preserve">; 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Буссол барои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хизмат мекунад?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Барои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йирёбии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азимути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равона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хизмат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мекунад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Барои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йирёбии меридиани магнитии ба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равона гардида, хизмат мекунад;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Барои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йирёбии азимути магнитии ба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равона нагардида, хизмат мекунад;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Барои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йирёбии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дирексионии ба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равона гардида, хизмат мекунад;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Барои та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йирёбии азимути магнитии ба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равона гардида, хизмат мекунад;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андозагирии муста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им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</w:t>
      </w:r>
      <w:r w:rsidRPr="00BE4A03">
        <w:rPr>
          <w:rFonts w:ascii="Palatino Linotype" w:hAnsi="Palatino Linotype"/>
          <w:spacing w:val="-4"/>
          <w:sz w:val="28"/>
          <w:szCs w:val="28"/>
        </w:rPr>
        <w:t>гар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намудани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гардад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оисаи бузургии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амчун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дорои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амияти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эталон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дошта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те ки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аз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йи андозагирии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айри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ими дигар 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ба вобастагии маъмули математикии муайянкунанда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аманд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те ки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аз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йи андозагирии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ими дигар 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ба вобастагии маъмули физикии муайянкунанда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аманд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</w:t>
      </w:r>
      <w:r w:rsidRPr="00BE4A03">
        <w:rPr>
          <w:rFonts w:ascii="Palatino Linotype" w:hAnsi="Palatino Linotype"/>
          <w:spacing w:val="-4"/>
          <w:sz w:val="28"/>
          <w:szCs w:val="28"/>
        </w:rPr>
        <w:t>гар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ро намудани он бо ёрии асбоб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андозагирие 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гардад, ки ба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оисаи бузургии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абули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амчун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дорои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амияти эталон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надошта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андозагирии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дигар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вобастагии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маъмули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математикии муайянкунанда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Чиро андозагирии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айримуста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им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андозагирии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дигар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вобастагии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маъмули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математикии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муайянкунанда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те ки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аз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йи андозагирии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ими дигар 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ба вобастагии маъмули физикии муайянкунанда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аманд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</w:t>
      </w:r>
      <w:r w:rsidRPr="00BE4A03">
        <w:rPr>
          <w:rFonts w:ascii="Palatino Linotype" w:hAnsi="Palatino Linotype"/>
          <w:spacing w:val="-4"/>
          <w:sz w:val="28"/>
          <w:szCs w:val="28"/>
        </w:rPr>
        <w:t>гар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ро намудани он бо ёрии асбоб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андозагирие 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гардад, ки ба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оисаи бузургии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абули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амчун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дорои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амияти эталон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надошта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</w:t>
      </w:r>
      <w:r w:rsidRPr="00BE4A03">
        <w:rPr>
          <w:rFonts w:ascii="Palatino Linotype" w:hAnsi="Palatino Linotype"/>
          <w:spacing w:val="-4"/>
          <w:sz w:val="28"/>
          <w:szCs w:val="28"/>
        </w:rPr>
        <w:t>гар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ро намудани он бо ёрии асбоб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андозагирие 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гардад, ки ба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оисаи бузургии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абули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амчун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физикии дорои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амияти эталон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В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 xml:space="preserve">андозагирии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айримуста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дигар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бузурги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вобастагии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маъмули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математикии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муайянкунанда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иди ченак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андозагириро номбар кунед?</w:t>
      </w:r>
    </w:p>
    <w:p w:rsidR="00DC5373" w:rsidRPr="00BE4A03" w:rsidRDefault="00DC5373" w:rsidP="00C70D2C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сантиметр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градус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сония</w:t>
      </w:r>
      <w:r w:rsidRPr="00BE4A03">
        <w:rPr>
          <w:rFonts w:ascii="Palatino Linotype" w:hAnsi="Palatino Linotype"/>
          <w:sz w:val="28"/>
          <w:szCs w:val="28"/>
        </w:rPr>
        <w:t xml:space="preserve">; </w:t>
      </w:r>
    </w:p>
    <w:p w:rsidR="00DC5373" w:rsidRPr="00BE4A03" w:rsidRDefault="00DC5373" w:rsidP="00C70D2C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</w:t>
      </w:r>
      <w:r w:rsidRPr="00BE4A03">
        <w:rPr>
          <w:rFonts w:ascii="Palatino Linotype" w:hAnsi="Palatino Linotype"/>
          <w:sz w:val="28"/>
          <w:szCs w:val="28"/>
          <w:lang w:val="en-GB"/>
        </w:rPr>
        <w:t>B</w:t>
      </w:r>
      <w:r w:rsidRPr="00BE4A03">
        <w:rPr>
          <w:rFonts w:ascii="Palatino Linotype" w:hAnsi="Palatino Linotype"/>
          <w:sz w:val="28"/>
          <w:szCs w:val="28"/>
        </w:rPr>
        <w:t xml:space="preserve">) </w:t>
      </w:r>
      <w:r w:rsidRPr="00BE4A03">
        <w:rPr>
          <w:rFonts w:ascii="Palatino Linotype" w:hAnsi="Palatino Linotype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метр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градус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сония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</w:t>
      </w:r>
      <w:r w:rsidRPr="00BE4A03">
        <w:rPr>
          <w:rFonts w:ascii="Palatino Linotype" w:hAnsi="Palatino Linotype"/>
          <w:sz w:val="28"/>
          <w:szCs w:val="28"/>
          <w:lang w:val="en-GB"/>
        </w:rPr>
        <w:t>C</w:t>
      </w:r>
      <w:r w:rsidRPr="00BE4A03">
        <w:rPr>
          <w:rFonts w:ascii="Palatino Linotype" w:hAnsi="Palatino Linotype"/>
          <w:sz w:val="28"/>
          <w:szCs w:val="28"/>
        </w:rPr>
        <w:t xml:space="preserve">) </w:t>
      </w:r>
      <w:r w:rsidRPr="00BE4A03">
        <w:rPr>
          <w:rFonts w:ascii="Palatino Linotype" w:hAnsi="Palatino Linotype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ченаки андозагирии хат миллиметр,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градус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сония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андозагирии хат километр,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градус,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 ва сония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андозагирии хат килограмм, во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иди ченаки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градус,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 ва сония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@59.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график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камерал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Са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Камерал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график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Дар 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нишона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махсуси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геодезиро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маълумдошта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геодезиро</w:t>
      </w:r>
      <w:r w:rsidRPr="00BE4A03">
        <w:rPr>
          <w:rFonts w:ascii="Palatino Linotype" w:hAnsi="Palatino Linotype"/>
          <w:sz w:val="28"/>
          <w:szCs w:val="28"/>
        </w:rPr>
        <w:t xml:space="preserve">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 Tj"/>
          <w:sz w:val="28"/>
          <w:szCs w:val="28"/>
        </w:rPr>
        <w:t>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Дар 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репер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геодезиро, ки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маълумдошта ва аз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геодезиро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менамоянд,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Дар 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пункт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махсуси</w:t>
      </w:r>
      <w:r w:rsidRPr="00BE4A03">
        <w:rPr>
          <w:rFonts w:ascii="Palatino Linotype" w:hAnsi="Palatino Linotype"/>
          <w:sz w:val="28"/>
          <w:szCs w:val="28"/>
        </w:rPr>
        <w:t xml:space="preserve"> геодезиро, ки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маълумдошта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менамоянд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 Tj"/>
          <w:sz w:val="28"/>
          <w:szCs w:val="28"/>
        </w:rPr>
        <w:t>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Дар 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ое, ки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маълумдошта ва аз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геодезиро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менамоянд,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Дар 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нишона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геодезиро, ки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маълумдошта ва аз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геодезиро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менамоянд,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(такяго</w:t>
      </w:r>
      <w:r w:rsidRPr="00BE4A03">
        <w:rPr>
          <w:rFonts w:ascii="Palatino Linotype" w:hAnsi="Palatino Linotype" w:cs="Times New Roman"/>
          <w:sz w:val="28"/>
          <w:szCs w:val="28"/>
        </w:rPr>
        <w:t>ҳӣ</w:t>
      </w:r>
      <w:r w:rsidRPr="00BE4A03">
        <w:rPr>
          <w:rFonts w:ascii="Palatino Linotype" w:hAnsi="Palatino Linotype"/>
          <w:sz w:val="28"/>
          <w:szCs w:val="28"/>
        </w:rPr>
        <w:t>)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Пункт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олати мута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обилаи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ое, ки бо андозагирии бени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оят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муайян мекунанд, чунин такя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шабакаи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онро бошад,пункт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ое, ки бо андозагирии бени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оят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муайян мекунанд, чунин такя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шабакаи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онро бошад,пункт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олате, ки бо андозагирии бени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оят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муайян мекунанд, чунин такя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шабакаи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онро бошад, пункт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Такя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шабакаи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онро бошад, пункт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олати мута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обилаи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ое, ки бо андозагирии муста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им муайян мекунанд, чунин такя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шабакаи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онро бошад, пункт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ое, ки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бояд муайян шаванд,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номида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Пункт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ое, ки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бояд муайян шаванд,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номида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Репер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ое, ки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бояд муайян шаванд,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номида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триангулятсионие, ки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бояд муайян шаванд,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номида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полигонометрие, ки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бояд муайян шаванд,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муайяншаванда номида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–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са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ва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камерал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ки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дар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нати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аи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маълумот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зарур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барои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тартиб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додани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гирифта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мешаванд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шабардории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/>
          <w:spacing w:val="4"/>
          <w:sz w:val="28"/>
          <w:szCs w:val="28"/>
        </w:rPr>
        <w:t>м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ӯ</w:t>
      </w:r>
      <w:r w:rsidRPr="00BE4A03">
        <w:rPr>
          <w:rFonts w:ascii="Palatino Linotype" w:hAnsi="Palatino Linotype"/>
          <w:spacing w:val="4"/>
          <w:sz w:val="28"/>
          <w:szCs w:val="28"/>
        </w:rPr>
        <w:t>и кор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ки дар нати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/>
          <w:spacing w:val="4"/>
          <w:sz w:val="28"/>
          <w:szCs w:val="28"/>
        </w:rPr>
        <w:t>аи он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 маълумот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ои зарур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барои тартиб додани харита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 гирифта мешаванд,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шабардории геодез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/>
          <w:spacing w:val="4"/>
          <w:sz w:val="28"/>
          <w:szCs w:val="28"/>
        </w:rPr>
        <w:t>м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ӯ</w:t>
      </w:r>
      <w:r w:rsidRPr="00BE4A03">
        <w:rPr>
          <w:rFonts w:ascii="Palatino Linotype" w:hAnsi="Palatino Linotype"/>
          <w:spacing w:val="4"/>
          <w:sz w:val="28"/>
          <w:szCs w:val="28"/>
        </w:rPr>
        <w:t>и маълумот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ои зарур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барои тартиб додани харита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 гирифта мешаванд,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шабардории геодез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са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ки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дар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нати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аи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маълумот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зарур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барои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тартиб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додани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о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гирифта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мешаванд</w:t>
      </w:r>
      <w:r w:rsidRPr="00BE4A03">
        <w:rPr>
          <w:rFonts w:ascii="Palatino Linotype" w:hAnsi="Palatino Linotype"/>
          <w:spacing w:val="4"/>
          <w:sz w:val="28"/>
          <w:szCs w:val="28"/>
        </w:rPr>
        <w:t>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шабардории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/>
          <w:spacing w:val="4"/>
          <w:sz w:val="28"/>
          <w:szCs w:val="28"/>
        </w:rPr>
        <w:t>м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ӯ</w:t>
      </w:r>
      <w:r w:rsidRPr="00BE4A03">
        <w:rPr>
          <w:rFonts w:ascii="Palatino Linotype" w:hAnsi="Palatino Linotype"/>
          <w:spacing w:val="4"/>
          <w:sz w:val="28"/>
          <w:szCs w:val="28"/>
        </w:rPr>
        <w:t>и кор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ои камерал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>, ки дар нати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ҷ</w:t>
      </w:r>
      <w:r w:rsidRPr="00BE4A03">
        <w:rPr>
          <w:rFonts w:ascii="Palatino Linotype" w:hAnsi="Palatino Linotype"/>
          <w:spacing w:val="4"/>
          <w:sz w:val="28"/>
          <w:szCs w:val="28"/>
        </w:rPr>
        <w:t>аи он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 маълумот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ои зарур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ӣ</w:t>
      </w:r>
      <w:r w:rsidRPr="00BE4A03">
        <w:rPr>
          <w:rFonts w:ascii="Palatino Linotype" w:hAnsi="Palatino Linotype"/>
          <w:spacing w:val="4"/>
          <w:sz w:val="28"/>
          <w:szCs w:val="28"/>
        </w:rPr>
        <w:t xml:space="preserve"> барои тартиб додани харита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о, ма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ҳ</w:t>
      </w:r>
      <w:r w:rsidRPr="00BE4A03">
        <w:rPr>
          <w:rFonts w:ascii="Palatino Linotype" w:hAnsi="Palatino Linotype"/>
          <w:spacing w:val="4"/>
          <w:sz w:val="28"/>
          <w:szCs w:val="28"/>
        </w:rPr>
        <w:t>о гирифта мешаванд, на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>қ</w:t>
      </w:r>
      <w:r w:rsidRPr="00BE4A03">
        <w:rPr>
          <w:rFonts w:ascii="Palatino Linotype" w:hAnsi="Palatino Linotype"/>
          <w:spacing w:val="4"/>
          <w:sz w:val="28"/>
          <w:szCs w:val="28"/>
        </w:rPr>
        <w:t>шабардории геодез</w:t>
      </w:r>
      <w:r w:rsidRPr="00BE4A03">
        <w:rPr>
          <w:rFonts w:ascii="Palatino Linotype" w:hAnsi="Palatino Linotype" w:cs="Times New Roman"/>
          <w:spacing w:val="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@64.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геодез</w:t>
      </w:r>
      <w:r w:rsidRPr="00BE4A03">
        <w:rPr>
          <w:rFonts w:ascii="Palatino Linotype" w:hAnsi="Palatino Linotype" w:cs="Cambria"/>
          <w:sz w:val="28"/>
          <w:szCs w:val="28"/>
        </w:rPr>
        <w:t>иро бок адом асбоб анҷом медиҳанд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тахеометр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мензул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мензул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нивелир;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Контур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Сар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кишт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чарого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ангал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буттазор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дигар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контур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Сар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киштзорро контур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Сар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кишт ва чарого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/>
          <w:sz w:val="28"/>
          <w:szCs w:val="28"/>
        </w:rPr>
        <w:t>оро контур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Сар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контур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Сар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контур меноманд;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Харита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камгардидаи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исоби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таъсирика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замин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омада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суръати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тамоми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замин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як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калони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н, ки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муайян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бунёд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шудаанд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камгардидаи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исоби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таъсирика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замин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амал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омада харита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камгардидаи аз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исоби таъсирика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ии замин ба амал омада харита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камгардидаи аз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исоби таъсирика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замин ба амал омада, ки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онун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муайян гардида бунёд шудаанд, харита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 ё як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исми калони он, ки бо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онун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муайян гардида бунёд шудаанд, харита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монанди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 нишондодашудаи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нисбат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исмати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калони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замин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Тасвири хурдгардонидашуда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Тасвир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нишондодашудаи но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йи замин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 мебошанд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амин монанди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нишондодашудаи нисбат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Тасвири хурдгардонидашуда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@69.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кадом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оянд?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метавонанд таъйиноти гуногун дошта бошанд: кадастр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тисод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сиёс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- ин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ё махсус номида 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амин монанди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нишондодашудаи нисбат 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Тасвири хурдгардонидашуда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умуми географ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кадом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оянд?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айр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/>
          <w:spacing w:val="-4"/>
          <w:sz w:val="28"/>
          <w:szCs w:val="28"/>
        </w:rPr>
        <w:t>з контур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ойгиршав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инчунин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релефи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замин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тасвир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ёфтааст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умумигеограф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метавонанд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таъйиноти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гуногун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дошта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: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кадастр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тисод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-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тематик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махсус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Тасвири хурдгардонидашуда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умумигеограф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исмати калони 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яи замин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умумигеограф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Тасвири хурдгардонидашуда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умумигеограф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Дара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аи камкунии хат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 (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ойгиршавии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тасвир намудани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дар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шаро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Дара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аи камкунии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тасвир намудани он дар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шаро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Дара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аи камкунии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ойгиршавии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 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тасвир намудани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дар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шаро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Дара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аи камкунии хат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 (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ойгиршавии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тасвир дар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шаро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Дара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аи камшавии хат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ал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тасвири 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дар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шаро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харита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харита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муносибати дарозии хат дар харита ба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нисбии он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харитар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нисбии он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харита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муносибати дарозии хат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харита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хат дар харита ба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нисбии он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харита муносибати дарозии хат дар харита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ёсе, ки бо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ба таври каср ишора шудаанд,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ёсе, ки бо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ишора шудаанд,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ёсе, ки ба таври каср ишора шудаанд,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ӣ 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хат дар харита ба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нисбии он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муносибати дарозии хат дар харита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шкалаи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хатт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Шкалаи графикии сохташуда (номограмма) -ро шкалаи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Шкалаи графикиро шкалаи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Шкалаи сохташударо шкалаи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ёси хатт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Ш</w:t>
      </w:r>
      <w:r w:rsidRPr="00BE4A03">
        <w:rPr>
          <w:rFonts w:ascii="Palatino Linotype" w:hAnsi="Palatino Linotype"/>
          <w:spacing w:val="-4"/>
          <w:sz w:val="28"/>
          <w:szCs w:val="28"/>
        </w:rPr>
        <w:t>калаи номограммаро шкалаи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ёси хатт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Шкалаи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ёсиро шка</w:t>
      </w:r>
      <w:r w:rsidRPr="00BE4A03">
        <w:rPr>
          <w:rFonts w:ascii="Palatino Linotype" w:hAnsi="Palatino Linotype"/>
          <w:spacing w:val="-4"/>
          <w:sz w:val="28"/>
          <w:szCs w:val="28"/>
        </w:rPr>
        <w:t>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ёси хатт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асоси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тарзи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буриши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ростаи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менамояд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баробар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пайи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гузошта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шудаанд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 асоси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таври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каср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ишора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шудаанд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асоси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ёсе, ки ба таври каср ишора шудаанд, асоси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ти </w:t>
      </w:r>
      <w:r w:rsidRPr="00BE4A03">
        <w:rPr>
          <w:rFonts w:ascii="Palatino Linotype" w:hAnsi="Palatino Linotype"/>
          <w:spacing w:val="-4"/>
          <w:sz w:val="28"/>
          <w:szCs w:val="28"/>
        </w:rPr>
        <w:t>асоси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ёс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хат дар харита ба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яи нисбии он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ти </w:t>
      </w:r>
      <w:r w:rsidRPr="00BE4A03">
        <w:rPr>
          <w:rFonts w:ascii="Palatino Linotype" w:hAnsi="Palatino Linotype"/>
          <w:spacing w:val="-4"/>
          <w:sz w:val="28"/>
          <w:szCs w:val="28"/>
        </w:rPr>
        <w:t>асоси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ёс </w:t>
      </w:r>
      <w:r w:rsidRPr="00BE4A03">
        <w:rPr>
          <w:rFonts w:ascii="Palatino Linotype" w:hAnsi="Palatino Linotype"/>
          <w:sz w:val="28"/>
          <w:szCs w:val="28"/>
        </w:rPr>
        <w:t>муносибати дарозии хат дар харита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хаттиро дар кадом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 муътадил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Агар асоси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сантиметр"/>
        </w:smartTagPr>
        <w:r w:rsidRPr="00BE4A03">
          <w:rPr>
            <w:rFonts w:ascii="Palatino Linotype" w:hAnsi="Palatino Linotype"/>
            <w:spacing w:val="-4"/>
            <w:sz w:val="28"/>
            <w:szCs w:val="28"/>
          </w:rPr>
          <w:t xml:space="preserve">2 </w:t>
        </w:r>
        <w:r w:rsidRPr="00BE4A03">
          <w:rPr>
            <w:rFonts w:ascii="Palatino Linotype" w:hAnsi="Palatino Linotype" w:cs="Times New Roman Tj"/>
            <w:spacing w:val="-4"/>
            <w:sz w:val="28"/>
            <w:szCs w:val="28"/>
          </w:rPr>
          <w:t>сантиметр</w:t>
        </w:r>
      </w:smartTag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баробар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муътадил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Шкалаи графикиро шкалаи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хатиро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муътадил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ёсе, ки ба таври каср ишора шудаанд, хатиро муътадил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ёси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ӣ 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хат дар харита ба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яи нисбии он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муътадил </w:t>
      </w:r>
      <w:r w:rsidRPr="00BE4A03">
        <w:rPr>
          <w:rFonts w:ascii="Palatino Linotype" w:hAnsi="Palatino Linotype"/>
          <w:sz w:val="28"/>
          <w:szCs w:val="28"/>
        </w:rPr>
        <w:t>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ти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хатии муътадил </w:t>
      </w:r>
      <w:r w:rsidRPr="00BE4A03">
        <w:rPr>
          <w:rFonts w:ascii="Palatino Linotype" w:hAnsi="Palatino Linotype"/>
          <w:sz w:val="28"/>
          <w:szCs w:val="28"/>
        </w:rPr>
        <w:t>муносибати дарозии хат дар харита 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мида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ии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аддии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кор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баробари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0,1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масофа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андозагирии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о, ченаки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кор дар баробари бузургии 0,1мм 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ба бузургии масофа 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 мебошад, 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аддии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ченаки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кор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баробари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0,1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бузургии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масофа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са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ченаки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кор дар баробари бузургии 0,1мм 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ба бузургии масофа 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 мебошад, 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аддии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камерал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, ченаки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кор дар баробари бузургии 0,1мм мувофи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ба бузургии масофа 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 мебошад, ки да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аддии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шартии харитасозиро ба чанд намуд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шартии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харитасозиро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айрими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тавзе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ҳӣ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шартии харитасозиро ба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айри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 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шартии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харитасозиро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шартии харитасозиро ба тавзе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ҳӣ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 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Аломат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шартии географиро ба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айрими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тавзе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ҳӣ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 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@79.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Теппа чист?</w:t>
      </w:r>
    </w:p>
    <w:p w:rsidR="00DC5373" w:rsidRPr="00BE4A03" w:rsidRDefault="00DC5373" w:rsidP="003139A6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$A) </w:t>
      </w:r>
      <w:r w:rsidRPr="00BE4A03">
        <w:rPr>
          <w:rFonts w:ascii="Palatino Linotype" w:hAnsi="Palatino Linotype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чандон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калон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баландии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BE4A03">
          <w:rPr>
            <w:rFonts w:ascii="Palatino Linotype" w:hAnsi="Palatino Linotype"/>
            <w:spacing w:val="-4"/>
            <w:sz w:val="28"/>
            <w:szCs w:val="28"/>
          </w:rPr>
          <w:t xml:space="preserve">200 </w:t>
        </w:r>
        <w:r w:rsidRPr="00BE4A03">
          <w:rPr>
            <w:rFonts w:ascii="Palatino Linotype" w:hAnsi="Palatino Linotype" w:cs="Times New Roman Tj"/>
            <w:spacing w:val="-4"/>
            <w:sz w:val="28"/>
            <w:szCs w:val="28"/>
          </w:rPr>
          <w:t>м</w:t>
        </w:r>
      </w:smartTag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теппа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$B) 600м боло;</w:t>
      </w:r>
    </w:p>
    <w:p w:rsidR="00DC5373" w:rsidRPr="00BE4A03" w:rsidRDefault="00DC5373" w:rsidP="003139A6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чандон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калон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баландии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BE4A03">
          <w:rPr>
            <w:rFonts w:ascii="Palatino Linotype" w:hAnsi="Palatino Linotype"/>
            <w:spacing w:val="-4"/>
            <w:sz w:val="28"/>
            <w:szCs w:val="28"/>
          </w:rPr>
          <w:t xml:space="preserve">100 </w:t>
        </w:r>
        <w:r w:rsidRPr="00BE4A03">
          <w:rPr>
            <w:rFonts w:ascii="Palatino Linotype" w:hAnsi="Palatino Linotype" w:cs="Times New Roman Tj"/>
            <w:spacing w:val="-4"/>
            <w:sz w:val="28"/>
            <w:szCs w:val="28"/>
          </w:rPr>
          <w:t>м</w:t>
        </w:r>
      </w:smartTag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теппа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3139A6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$D) </w:t>
      </w:r>
      <w:r w:rsidRPr="00BE4A03">
        <w:rPr>
          <w:rFonts w:ascii="Palatino Linotype" w:hAnsi="Palatino Linotype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 на чандон калон, баландии то </w:t>
      </w:r>
      <w:smartTag w:uri="urn:schemas-microsoft-com:office:smarttags" w:element="metricconverter">
        <w:smartTagPr>
          <w:attr w:name="ProductID" w:val="300 м"/>
        </w:smartTagPr>
        <w:r w:rsidRPr="00BE4A03">
          <w:rPr>
            <w:rFonts w:ascii="Palatino Linotype" w:hAnsi="Palatino Linotype"/>
            <w:spacing w:val="-4"/>
            <w:sz w:val="28"/>
            <w:szCs w:val="28"/>
          </w:rPr>
          <w:t>300 м</w:t>
        </w:r>
      </w:smartTag>
      <w:r w:rsidRPr="00BE4A03">
        <w:rPr>
          <w:rFonts w:ascii="Palatino Linotype" w:hAnsi="Palatino Linotype"/>
          <w:spacing w:val="-4"/>
          <w:sz w:val="28"/>
          <w:szCs w:val="28"/>
        </w:rPr>
        <w:t xml:space="preserve"> теппа ном дорад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3139A6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 на чандон калон, баландии то </w:t>
      </w:r>
      <w:smartTag w:uri="urn:schemas-microsoft-com:office:smarttags" w:element="metricconverter">
        <w:smartTagPr>
          <w:attr w:name="ProductID" w:val="400 м"/>
        </w:smartTagPr>
        <w:r w:rsidRPr="00BE4A03">
          <w:rPr>
            <w:rFonts w:ascii="Palatino Linotype" w:hAnsi="Palatino Linotype"/>
            <w:spacing w:val="-4"/>
            <w:sz w:val="28"/>
            <w:szCs w:val="28"/>
          </w:rPr>
          <w:t>400 м</w:t>
        </w:r>
      </w:smartTag>
      <w:r w:rsidRPr="00BE4A03">
        <w:rPr>
          <w:rFonts w:ascii="Palatino Linotype" w:hAnsi="Palatino Linotype"/>
          <w:spacing w:val="-4"/>
          <w:sz w:val="28"/>
          <w:szCs w:val="28"/>
        </w:rPr>
        <w:t xml:space="preserve"> теппа ном дорад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ба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ӯҳӣ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хамиро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ӯҳӣ </w:t>
      </w:r>
      <w:r w:rsidRPr="00BE4A03">
        <w:rPr>
          <w:rFonts w:ascii="Palatino Linotype" w:hAnsi="Palatino Linotype"/>
          <w:spacing w:val="-4"/>
          <w:sz w:val="28"/>
          <w:szCs w:val="28"/>
        </w:rPr>
        <w:t>ку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ро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ба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ӯҳӣ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хамии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амворро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ба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ӯҳӣ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тепаро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Дар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ӯҳӣ </w:t>
      </w:r>
      <w:r w:rsidRPr="00BE4A03">
        <w:rPr>
          <w:rFonts w:ascii="Palatino Linotype" w:hAnsi="Palatino Linotype"/>
          <w:spacing w:val="-4"/>
          <w:sz w:val="28"/>
          <w:szCs w:val="28"/>
        </w:rPr>
        <w:t>хамии но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амворро 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ба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вобастаг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андоза чи гуна релеф мешавад?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</w:t>
      </w:r>
      <w:r w:rsidRPr="00BE4A03">
        <w:rPr>
          <w:rFonts w:ascii="Palatino Linotype" w:hAnsi="Palatino Linotype"/>
          <w:spacing w:val="-2"/>
          <w:sz w:val="28"/>
          <w:szCs w:val="28"/>
        </w:rPr>
        <w:t>акрорелеф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М</w:t>
      </w:r>
      <w:r w:rsidRPr="00BE4A03">
        <w:rPr>
          <w:rFonts w:ascii="Palatino Linotype" w:hAnsi="Palatino Linotype"/>
          <w:spacing w:val="-2"/>
          <w:sz w:val="28"/>
          <w:szCs w:val="28"/>
        </w:rPr>
        <w:t>езорелеф,</w:t>
      </w:r>
      <w:r w:rsidRPr="00BE4A03">
        <w:rPr>
          <w:rFonts w:ascii="Palatino Linotype" w:hAnsi="Palatino Linotype"/>
          <w:sz w:val="28"/>
          <w:szCs w:val="28"/>
        </w:rPr>
        <w:t xml:space="preserve"> М</w:t>
      </w:r>
      <w:r w:rsidRPr="00BE4A03">
        <w:rPr>
          <w:rFonts w:ascii="Palatino Linotype" w:hAnsi="Palatino Linotype"/>
          <w:spacing w:val="-2"/>
          <w:sz w:val="28"/>
          <w:szCs w:val="28"/>
        </w:rPr>
        <w:t>егарелеф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</w:t>
      </w:r>
      <w:r w:rsidRPr="00BE4A03">
        <w:rPr>
          <w:rFonts w:ascii="Palatino Linotype" w:hAnsi="Palatino Linotype"/>
          <w:spacing w:val="-2"/>
          <w:sz w:val="28"/>
          <w:szCs w:val="28"/>
        </w:rPr>
        <w:t>акрорелеф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</w:t>
      </w:r>
      <w:r w:rsidRPr="00BE4A03">
        <w:rPr>
          <w:rFonts w:ascii="Palatino Linotype" w:hAnsi="Palatino Linotype"/>
          <w:spacing w:val="-2"/>
          <w:sz w:val="28"/>
          <w:szCs w:val="28"/>
        </w:rPr>
        <w:t>езорелеф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</w:t>
      </w:r>
      <w:r w:rsidRPr="00BE4A03">
        <w:rPr>
          <w:rFonts w:ascii="Palatino Linotype" w:hAnsi="Palatino Linotype"/>
          <w:spacing w:val="-2"/>
          <w:sz w:val="28"/>
          <w:szCs w:val="28"/>
        </w:rPr>
        <w:t>икрорелеф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</w:t>
      </w:r>
      <w:r w:rsidRPr="00BE4A03">
        <w:rPr>
          <w:rFonts w:ascii="Palatino Linotype" w:hAnsi="Palatino Linotype"/>
          <w:spacing w:val="-2"/>
          <w:sz w:val="28"/>
          <w:szCs w:val="28"/>
        </w:rPr>
        <w:t>егарелеф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Номенклатура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Системаи нишона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 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номенклатура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Системаи координат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идаи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номенклатура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Системаи нишона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баланди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идаи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номенклатура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Системаи баланди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ало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номенклатура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Системаи нишона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/>
          <w:spacing w:val="-4"/>
          <w:sz w:val="28"/>
          <w:szCs w:val="28"/>
        </w:rPr>
        <w:t>ои гуногуни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номенклатура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Чиро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сими хат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сими ма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сими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адвалкаш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адвалкашии росткун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аро кай истифода мебаранд?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сохтани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майдон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20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км</w:t>
      </w:r>
      <w:r w:rsidRPr="00BE4A03">
        <w:rPr>
          <w:rFonts w:ascii="Palatino Linotype" w:hAnsi="Palatino Linotype"/>
          <w:spacing w:val="-4"/>
          <w:sz w:val="28"/>
          <w:szCs w:val="28"/>
          <w:vertAlign w:val="superscript"/>
        </w:rPr>
        <w:t>2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метавон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адвалкашии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росткун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истифода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бурд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сохтани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топографии минта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майдон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 10км</w:t>
      </w:r>
      <w:r w:rsidRPr="00BE4A03">
        <w:rPr>
          <w:rFonts w:ascii="Palatino Linotype" w:hAnsi="Palatino Linotype"/>
          <w:spacing w:val="-4"/>
          <w:sz w:val="28"/>
          <w:szCs w:val="28"/>
          <w:vertAlign w:val="superscript"/>
        </w:rPr>
        <w:t>2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метавон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адвалкашии росткун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истифода бурд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сохтани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топографии минта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майдон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 15км</w:t>
      </w:r>
      <w:r w:rsidRPr="00BE4A03">
        <w:rPr>
          <w:rFonts w:ascii="Palatino Linotype" w:hAnsi="Palatino Linotype"/>
          <w:spacing w:val="-4"/>
          <w:sz w:val="28"/>
          <w:szCs w:val="28"/>
          <w:vertAlign w:val="superscript"/>
        </w:rPr>
        <w:t>2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метавон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адвалкашии росткун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истифода бурд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ангоми сохтани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топографии минта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майдон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то 25км</w:t>
      </w:r>
      <w:r w:rsidRPr="00BE4A03">
        <w:rPr>
          <w:rFonts w:ascii="Palatino Linotype" w:hAnsi="Palatino Linotype"/>
          <w:spacing w:val="-4"/>
          <w:sz w:val="28"/>
          <w:szCs w:val="28"/>
          <w:vertAlign w:val="superscript"/>
        </w:rPr>
        <w:t>2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метавон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адвалкашии росткун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аро истифода бурд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сохтани харита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топографии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минта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майдон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5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км</w:t>
      </w:r>
      <w:r w:rsidRPr="00BE4A03">
        <w:rPr>
          <w:rFonts w:ascii="Palatino Linotype" w:hAnsi="Palatino Linotype"/>
          <w:spacing w:val="-4"/>
          <w:sz w:val="28"/>
          <w:szCs w:val="28"/>
          <w:vertAlign w:val="superscript"/>
        </w:rPr>
        <w:t>2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метавон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адвалкашии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росткун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истифода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бурд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1:5000 чанд 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1:2000-ро дар бар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1:5000 чор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1:5000 се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1:5000 ду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1:5000 пан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1:5000 шаш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1:2000 чанд 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1:1000-ро дар бар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чор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1:1000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се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1:1000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ду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1:1000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пан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1:1000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шаш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1:1000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1:2000 чанд 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1:500-ро дар бар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16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12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10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8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Ба як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1:2000 4 вара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 на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шаи ми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ёсаш 1:500 рост меояд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Номенклатураи 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1:1000-ро нависед?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4-Б-II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4-Б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4-Б-16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4-В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4-Г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@89.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Номенклатураи вара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ёсаш 1:500-ро нависед?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4-Б-16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4-Б-II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4-Б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4-В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4-Г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Муайянкунии андозаи эллипсоиди замин ба кадом геодезистони рус таалу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дорад?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А.М. </w:t>
      </w:r>
      <w:r w:rsidRPr="00BE4A03">
        <w:rPr>
          <w:rFonts w:ascii="Palatino Linotype" w:hAnsi="Palatino Linotype"/>
          <w:color w:val="000000"/>
          <w:sz w:val="28"/>
          <w:szCs w:val="28"/>
        </w:rPr>
        <w:t>Жданов -1893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В.Я. Струве – 1860;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Михайлов Л.</w:t>
      </w:r>
      <w:r w:rsidRPr="00BE4A03">
        <w:rPr>
          <w:rFonts w:ascii="Palatino Linotype" w:hAnsi="Palatino Linotype"/>
          <w:color w:val="000000"/>
          <w:sz w:val="28"/>
          <w:szCs w:val="28"/>
        </w:rPr>
        <w:t xml:space="preserve"> -1893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6A7FC9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 геодезистони рус Красовски;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К.И.Теннер-1884;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Профессор Красовский кадом сол бунёди полигон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триангулятсияи синфи якумро пешни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 намуд?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1928;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1942;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1046;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1959;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1961;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Шабакаи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 кадом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сохта мешавад?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полигонометрия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номбаршуда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трилатератсия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омезиш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усул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номбаршуда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триангулятсия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Шабакаи баланд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 кадом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сохта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тарозбандии геометр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полигонометрия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трилатератсия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омезиш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усул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номбаршуда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</w:t>
      </w:r>
      <w:r w:rsidRPr="00BE4A03">
        <w:rPr>
          <w:rFonts w:ascii="Palatino Linotype" w:hAnsi="Palatino Linotype"/>
          <w:spacing w:val="-4"/>
          <w:sz w:val="28"/>
          <w:szCs w:val="28"/>
        </w:rPr>
        <w:t>о усули триангулятсия сохта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Шабакаи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ализкунонии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Шабакаеро, ки дар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инкишофи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байни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пункт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 шабакаи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геодезии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давлат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бунёд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шудааст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шабакаи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ализкунонии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Шабакаеро, ки барои инкишофи байни пункт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шабакаи геодезии давлат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бунёд шудааст, шабакаи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ализкунонии геодез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Шабакаеро, ки дар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аи инкишофи байни пункт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ои триангулятсия бунёд шудааст, шабакаи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ализкунонии геодез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Шабакаеро, ки дар шабакаи геодезии давлат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бунёд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шудааст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шабакаи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ализкунонии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Шабакаеро, ки дар нати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аи инкишофи байни пункт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ои полигонометрия бунёд шудааст, шабакаи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ғ</w:t>
      </w:r>
      <w:r w:rsidRPr="00BE4A03">
        <w:rPr>
          <w:rFonts w:ascii="Palatino Linotype" w:hAnsi="Palatino Linotype"/>
          <w:spacing w:val="-4"/>
          <w:sz w:val="28"/>
          <w:szCs w:val="28"/>
        </w:rPr>
        <w:t>ализкунонии геодез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меноманд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Системаи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тавр номнавис мекунанд?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СК-95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ССК-42,ССК-95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СКК-63,СКК-5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КК-42,КК-95, СК;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</w:t>
      </w:r>
      <w:r w:rsidRPr="00BE4A03">
        <w:rPr>
          <w:rFonts w:ascii="Palatino Linotype" w:hAnsi="Palatino Linotype"/>
          <w:spacing w:val="-4"/>
          <w:sz w:val="28"/>
          <w:szCs w:val="28"/>
        </w:rPr>
        <w:t>К-42, БК-95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Чиро маълумот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геодезии ибтидо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меноманд?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Соли 1949 маълумот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оеро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даст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оварданд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 xml:space="preserve">еи </w:t>
      </w:r>
      <w:r w:rsidRPr="00BE4A03">
        <w:rPr>
          <w:rFonts w:ascii="Palatino Linotype" w:hAnsi="Palatino Linotype"/>
          <w:spacing w:val="-4"/>
          <w:sz w:val="28"/>
          <w:szCs w:val="28"/>
        </w:rPr>
        <w:t>(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тамоюли</w:t>
      </w:r>
      <w:r w:rsidRPr="00BE4A03">
        <w:rPr>
          <w:rFonts w:ascii="Palatino Linotype" w:hAnsi="Palatino Linotype"/>
          <w:spacing w:val="-4"/>
          <w:sz w:val="28"/>
          <w:szCs w:val="28"/>
        </w:rPr>
        <w:t>) эллипсоидро дар танаи Замин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аррар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Соли 1946 маълумот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оеро ба даст оварданд, ки мав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еи (тамоюли) эллипсоидро дар танаи Замин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аррар мекарданд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Соли 1938 маълумот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оеро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даст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оварданд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 xml:space="preserve">еи </w:t>
      </w:r>
      <w:r w:rsidRPr="00BE4A03">
        <w:rPr>
          <w:rFonts w:ascii="Palatino Linotype" w:hAnsi="Palatino Linotype"/>
          <w:spacing w:val="-4"/>
          <w:sz w:val="28"/>
          <w:szCs w:val="28"/>
        </w:rPr>
        <w:t>(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тамоюли</w:t>
      </w:r>
      <w:r w:rsidRPr="00BE4A03">
        <w:rPr>
          <w:rFonts w:ascii="Palatino Linotype" w:hAnsi="Palatino Linotype"/>
          <w:spacing w:val="-4"/>
          <w:sz w:val="28"/>
          <w:szCs w:val="28"/>
        </w:rPr>
        <w:t>) эллипсоидро дар танаи Замин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аррар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Соли 1944 маълумот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оеро ба даст оварданд, ки мав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еи (тамоюли) эллипсоидро дар танаи Замин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аррар мекарданд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Соли 1942 маълумот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оеро ба даст оварданд, ки мав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еи (тамоюли) эллипсоидро дар танаи Замин му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аррар мекарданд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Азимути Лаплас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Координати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геодезие, ки бо ро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и муайянкунии азимути астроном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ӣ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гирифташуда, дар он исло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оти Лапласро ворид 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</w:t>
      </w:r>
      <w:r w:rsidRPr="00BE4A03">
        <w:rPr>
          <w:rFonts w:ascii="Palatino Linotype" w:hAnsi="Palatino Linotype"/>
          <w:spacing w:val="-2"/>
          <w:sz w:val="28"/>
          <w:szCs w:val="28"/>
        </w:rPr>
        <w:t>зимути геодезие, ки бо ро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и муайянкунии азимути астроном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ӣ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гирифташуда, дар он исло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оти Лапласро ворид 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Пункти </w:t>
      </w:r>
      <w:r w:rsidRPr="00BE4A03">
        <w:rPr>
          <w:rFonts w:ascii="Palatino Linotype" w:hAnsi="Palatino Linotype"/>
          <w:spacing w:val="-2"/>
          <w:sz w:val="28"/>
          <w:szCs w:val="28"/>
        </w:rPr>
        <w:t>геодезие, ки бо ро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и муайянкунии азимути астроном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ӣ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гирифташуда, дар он исло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оти Лапласро ворид 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Баландии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геодезие, ки бо ро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и муайянкунии азимути астроном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ӣ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гирифташуда, дар он исло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оти Лапласро ворид 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</w:t>
      </w:r>
      <w:r w:rsidRPr="00BE4A03">
        <w:rPr>
          <w:rFonts w:ascii="Palatino Linotype" w:hAnsi="Palatino Linotype"/>
          <w:spacing w:val="-2"/>
          <w:sz w:val="28"/>
          <w:szCs w:val="28"/>
        </w:rPr>
        <w:t>зимути географие, ки бо ро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и муайянкунии азимути астроном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ӣ</w:t>
      </w:r>
      <w:r w:rsidRPr="00BE4A03">
        <w:rPr>
          <w:rFonts w:ascii="Palatino Linotype" w:hAnsi="Palatino Linotype"/>
          <w:spacing w:val="-2"/>
          <w:sz w:val="28"/>
          <w:szCs w:val="28"/>
        </w:rPr>
        <w:t xml:space="preserve"> гирифташуда, дар он исло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оти Лапласро ворид карданд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таъйинот 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чанд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ру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мешаванд?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Барои андозагирии масофа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афзоиш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ёрирасон ва лавозимот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@99.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геодезии синфи 1 ва 2 ва дар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тарозавии синфи I ва II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Барои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 кардани сарасос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),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амчунин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рои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ми калони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сохтмони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амчунин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ангоми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алли як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атор вазифа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илм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илми –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мебаранд, ки асосан ба сохтмон ва истифодаи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вобастаанд;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дошта ва дар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шакли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Асосан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топографии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ёсашон гуногун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пайвасти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 дар системаи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абулгардидаи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Барои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сарасос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ангоми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бунёди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),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амчунин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калони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сохтмони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1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2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I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II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амчунин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ангоми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алли як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атор вазифа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илм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илми –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мебаранд, ки асосан ба сохтмон ва истифодаи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вобастаанд;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дошта ва дар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шакли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Асосан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топографии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ёсашон гуногун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пайвасти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 дар системаи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абулгардидаи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баландро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о </w:t>
      </w:r>
      <w:r w:rsidRPr="00BE4A03">
        <w:rPr>
          <w:rFonts w:ascii="Palatino Linotype" w:hAnsi="Palatino Linotype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бунёди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амчунин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ангоми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атор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вазифа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илм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илми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–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мебаранд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асосан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сохтмон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вобастаанд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Барои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 кардани сарасос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),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амчунин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рои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ми калони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сохтмони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1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2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I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II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дошта ва дар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шакли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Асосан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топографии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ёсашон гуногун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пайвасти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 дар системаи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абулгардидаи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миёнаро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ияшон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дошта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бунёди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шакли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ангоми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Барои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 кардани сарасос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),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амчунин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рои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ми калони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сохтмони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амчунин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ангоми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алли як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атор вазифа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илм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илми –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мебаранд, ки асосан ба сохтмон ва истифодаи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вобастаанд;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1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2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I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II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Асосан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топографии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ёсашон гуногун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пайвасти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 дар системаи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абулгардидаи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техникиро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Барои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кардани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сарасос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ангоми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бунёди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),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амчунин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калони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сохтмони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геодезии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1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2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тарозавии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синфи</w:t>
      </w:r>
      <w:r w:rsidRPr="00BE4A03">
        <w:rPr>
          <w:rFonts w:ascii="Palatino Linotype" w:hAnsi="Palatino Linotype"/>
          <w:sz w:val="28"/>
          <w:szCs w:val="28"/>
        </w:rPr>
        <w:t xml:space="preserve"> I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II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геодез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амчунин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ангоми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алли як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атор вазифа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илм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илми –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мебаранд, ки асосан ба сохтмон ва истифодаи иншоот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андис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вобастаанд;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дошта ва дар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барои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дар шакли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Асосан дар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топографии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ёсашон гуногун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бунёди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пайвасти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ало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ида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ал дар системаи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абулгардидаи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Юстировка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Юстировка (аз калимаи юнони Justus –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 w:cs="Times New Roman Tj"/>
          <w:sz w:val="28"/>
          <w:szCs w:val="28"/>
        </w:rPr>
        <w:t>васлкун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–бартараф намудани номувофи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атии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асбобе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метавонад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сифати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таъсир</w:t>
      </w:r>
      <w:r w:rsidRPr="00BE4A03">
        <w:rPr>
          <w:rFonts w:ascii="Palatino Linotype" w:hAnsi="Palatino Linotype"/>
          <w:sz w:val="28"/>
          <w:szCs w:val="28"/>
        </w:rPr>
        <w:t xml:space="preserve"> расонад;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Юстировка (аз калимаи олмон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Justus –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/>
          <w:sz w:val="28"/>
          <w:szCs w:val="28"/>
        </w:rPr>
        <w:t>васлкун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–як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 намудани номувофи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асбобе, ки метавонад ба сифати кори он таъсир расонад;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Юстировка (аз калимаи фаронсав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Justus –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/>
          <w:sz w:val="28"/>
          <w:szCs w:val="28"/>
        </w:rPr>
        <w:t>васлкун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–дуруст намудани номувофи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атии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асбобе, ки метавонад ба сифати кори он таъсир расонад;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Юстировка (аз калимаи испан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Justus –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/>
          <w:sz w:val="28"/>
          <w:szCs w:val="28"/>
        </w:rPr>
        <w:t>васлкун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–бартараф намудани нодурустии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дар 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 асбобе, ки метавонад ба сифати кори он таъсир расонад;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Юстировка (аз калимаи лотин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Justus –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 w:cs="Times New Roman Tj"/>
          <w:sz w:val="28"/>
          <w:szCs w:val="28"/>
        </w:rPr>
        <w:t>васлкун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) –и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намудани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атии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асбобе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метавонад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сифати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таъсир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расонад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Теодолит (аз калимаи юнони </w:t>
      </w:r>
      <w:r w:rsidRPr="00BE4A03">
        <w:rPr>
          <w:rFonts w:ascii="Palatino Linotype" w:hAnsi="Palatino Linotype"/>
          <w:iCs/>
          <w:sz w:val="28"/>
          <w:szCs w:val="28"/>
        </w:rPr>
        <w:t>theaomai - мебинам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iCs/>
          <w:sz w:val="28"/>
          <w:szCs w:val="28"/>
        </w:rPr>
        <w:t>dolichos – дароз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«бинандаи</w:t>
      </w:r>
      <w:r w:rsidRPr="00BE4A03">
        <w:rPr>
          <w:rFonts w:ascii="Palatino Linotype" w:hAnsi="Palatino Linotype"/>
          <w:iCs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дур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»</w:t>
      </w:r>
      <w:r w:rsidRPr="00BE4A03">
        <w:rPr>
          <w:rFonts w:ascii="Palatino Linotype" w:hAnsi="Palatino Linotype"/>
          <w:iCs/>
          <w:sz w:val="28"/>
          <w:szCs w:val="28"/>
        </w:rPr>
        <w:t xml:space="preserve">) </w:t>
      </w:r>
      <w:r w:rsidRPr="00BE4A03">
        <w:rPr>
          <w:rFonts w:ascii="Palatino Linotype" w:hAnsi="Palatino Linotype"/>
          <w:sz w:val="28"/>
          <w:szCs w:val="28"/>
        </w:rPr>
        <w:t>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Теодолит (аз калимаи олмон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>theaomai - мебинам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iCs/>
          <w:sz w:val="28"/>
          <w:szCs w:val="28"/>
        </w:rPr>
        <w:t>dolichos – дароз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>, «бинандаи дур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 xml:space="preserve">») </w:t>
      </w:r>
      <w:r w:rsidRPr="00BE4A03">
        <w:rPr>
          <w:rFonts w:ascii="Palatino Linotype" w:hAnsi="Palatino Linotype"/>
          <w:sz w:val="28"/>
          <w:szCs w:val="28"/>
        </w:rPr>
        <w:t>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Теодолит (аз калимаи испан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iCs/>
          <w:sz w:val="28"/>
          <w:szCs w:val="28"/>
        </w:rPr>
        <w:t>theaomai - мебинам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iCs/>
          <w:sz w:val="28"/>
          <w:szCs w:val="28"/>
        </w:rPr>
        <w:t>dolichos – дароз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>, «бинандаи дур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 xml:space="preserve">») </w:t>
      </w:r>
      <w:r w:rsidRPr="00BE4A03">
        <w:rPr>
          <w:rFonts w:ascii="Palatino Linotype" w:hAnsi="Palatino Linotype"/>
          <w:sz w:val="28"/>
          <w:szCs w:val="28"/>
        </w:rPr>
        <w:t>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Теодолит (аз калимаи юнони </w:t>
      </w:r>
      <w:r w:rsidRPr="00BE4A03">
        <w:rPr>
          <w:rFonts w:ascii="Palatino Linotype" w:hAnsi="Palatino Linotype"/>
          <w:iCs/>
          <w:sz w:val="28"/>
          <w:szCs w:val="28"/>
        </w:rPr>
        <w:t>theaomai - мебинам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iCs/>
          <w:sz w:val="28"/>
          <w:szCs w:val="28"/>
        </w:rPr>
        <w:t>dolichos – дароз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>, «бинандаи дур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 xml:space="preserve">») </w:t>
      </w:r>
      <w:r w:rsidRPr="00BE4A03">
        <w:rPr>
          <w:rFonts w:ascii="Palatino Linotype" w:hAnsi="Palatino Linotype"/>
          <w:sz w:val="28"/>
          <w:szCs w:val="28"/>
        </w:rPr>
        <w:t>барои андозагирии афзоиш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Теодолит (аз калимаи лотин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iCs/>
          <w:sz w:val="28"/>
          <w:szCs w:val="28"/>
        </w:rPr>
        <w:t>theaomai - мебинам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/>
          <w:iCs/>
          <w:sz w:val="28"/>
          <w:szCs w:val="28"/>
        </w:rPr>
        <w:t>dolichos – дароз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/>
          <w:iCs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«бинандаи</w:t>
      </w:r>
      <w:r w:rsidRPr="00BE4A03">
        <w:rPr>
          <w:rFonts w:ascii="Palatino Linotype" w:hAnsi="Palatino Linotype"/>
          <w:iCs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дур</w:t>
      </w:r>
      <w:r w:rsidRPr="00BE4A03">
        <w:rPr>
          <w:rFonts w:ascii="Palatino Linotype" w:hAnsi="Palatino Linotype" w:cs="Times New Roman"/>
          <w:iCs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iCs/>
          <w:sz w:val="28"/>
          <w:szCs w:val="28"/>
        </w:rPr>
        <w:t>»</w:t>
      </w:r>
      <w:r w:rsidRPr="00BE4A03">
        <w:rPr>
          <w:rFonts w:ascii="Palatino Linotype" w:hAnsi="Palatino Linotype"/>
          <w:iCs/>
          <w:sz w:val="28"/>
          <w:szCs w:val="28"/>
        </w:rPr>
        <w:t xml:space="preserve">) </w:t>
      </w:r>
      <w:r w:rsidRPr="00BE4A03">
        <w:rPr>
          <w:rFonts w:ascii="Palatino Linotype" w:hAnsi="Palatino Linotype"/>
          <w:sz w:val="28"/>
          <w:szCs w:val="28"/>
        </w:rPr>
        <w:t>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Бо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номг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кардани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маъно дорад?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Барои ишораи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арфи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</w:t>
      </w:r>
      <w:r w:rsidRPr="00BE4A03">
        <w:rPr>
          <w:rFonts w:ascii="Palatino Linotype" w:hAnsi="Palatino Linotype"/>
          <w:sz w:val="28"/>
          <w:szCs w:val="28"/>
        </w:rPr>
        <w:t xml:space="preserve"> ва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хатоии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миёнаи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квадратии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вобаста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Барои ишораи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арфи ТП ва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ами ба хатоии миёнаи квадратии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вобаста буда,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Барои ишораи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арфи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ами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хатоии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миёнаи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квадратии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вобаста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буда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истифода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Барои ишораи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арфи Т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Барои ишораи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ами ба хатоии миёнаи квадратии андозагири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вобаста буда, истифода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баландро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Т05, Т1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Т2, 2Т2, 3Т2КП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Т5, Т5К, 2Т5КП, 2Т5А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Т15, Т15К, Т15М,Т15МКП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Т30, 2Т30П, Т30М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Т2, 2Т2, 3Т2КП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Т05, Т1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Т5, Т5К, 2Т5КП, 2Т5А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Т15, Т15К, Т15М, Т15МКП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Т30, 2Т30П, Т30М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@109.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зиёд доштаро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Т5, Т5К, 2Т5КП, 2Т5А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Т2, 2Т2, 3Т2КП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Т05, Т1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Т15, Т15К, Т15М, Т15МКП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Т30, 2Т30П, Т30М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миёна доштаро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Т15, Т15К, Т15М, Т15МКП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Т2, 2Т2, 3Т2КП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Т5, Т5К, 2Т5КП, 2Т5А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Т05, Т1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Т30, 2Т30П, Т30М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техникиро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Т30, 2Т30П, Т30М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Т2, 2Т2, 3Т2КП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Т5, Т5К, 2Т5КП, 2Т5А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Т15, Т15К, Т15М, Т15МКП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Т05, Т1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Хатогии миёнаи квадратии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баланд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340" w:dyaOrig="360">
          <v:shape id="_x0000_i1037" type="#_x0000_t75" style="width:63pt;height:21.6pt" o:ole="">
            <v:imagedata r:id="rId20" o:title=""/>
          </v:shape>
          <o:OLEObject Type="Embed" ProgID="Equation.DSMT4" ShapeID="_x0000_i1037" DrawAspect="Content" ObjectID="_1777795755" r:id="rId21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400" w:dyaOrig="360">
          <v:shape id="_x0000_i1038" type="#_x0000_t75" style="width:71.4pt;height:21.6pt" o:ole="">
            <v:imagedata r:id="rId22" o:title=""/>
          </v:shape>
          <o:OLEObject Type="Embed" ProgID="Equation.DSMT4" ShapeID="_x0000_i1038" DrawAspect="Content" ObjectID="_1777795756" r:id="rId23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520" w:dyaOrig="360">
          <v:shape id="_x0000_i1039" type="#_x0000_t75" style="width:76.8pt;height:21.6pt" o:ole="">
            <v:imagedata r:id="rId24" o:title=""/>
          </v:shape>
          <o:OLEObject Type="Embed" ProgID="Equation.DSMT4" ShapeID="_x0000_i1039" DrawAspect="Content" ObjectID="_1777795757" r:id="rId25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680" w:dyaOrig="360">
          <v:shape id="_x0000_i1040" type="#_x0000_t75" style="width:85.8pt;height:21.6pt" o:ole="">
            <v:imagedata r:id="rId26" o:title=""/>
          </v:shape>
          <o:OLEObject Type="Embed" ProgID="Equation.DSMT4" ShapeID="_x0000_i1040" DrawAspect="Content" ObjectID="_1777795758" r:id="rId27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719" w:dyaOrig="360">
          <v:shape id="_x0000_i1041" type="#_x0000_t75" style="width:85.2pt;height:21.6pt" o:ole="">
            <v:imagedata r:id="rId28" o:title=""/>
          </v:shape>
          <o:OLEObject Type="Embed" ProgID="Equation.DSMT4" ShapeID="_x0000_i1041" DrawAspect="Content" ObjectID="_1777795759" r:id="rId29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Хатогии миёнаи квадратии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400" w:dyaOrig="360">
          <v:shape id="_x0000_i1042" type="#_x0000_t75" style="width:71.4pt;height:21.6pt" o:ole="">
            <v:imagedata r:id="rId22" o:title=""/>
          </v:shape>
          <o:OLEObject Type="Embed" ProgID="Equation.DSMT4" ShapeID="_x0000_i1042" DrawAspect="Content" ObjectID="_1777795760" r:id="rId30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340" w:dyaOrig="360">
          <v:shape id="_x0000_i1043" type="#_x0000_t75" style="width:63pt;height:21.6pt" o:ole="">
            <v:imagedata r:id="rId20" o:title=""/>
          </v:shape>
          <o:OLEObject Type="Embed" ProgID="Equation.DSMT4" ShapeID="_x0000_i1043" DrawAspect="Content" ObjectID="_1777795761" r:id="rId31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520" w:dyaOrig="360">
          <v:shape id="_x0000_i1044" type="#_x0000_t75" style="width:76.8pt;height:21.6pt" o:ole="">
            <v:imagedata r:id="rId24" o:title=""/>
          </v:shape>
          <o:OLEObject Type="Embed" ProgID="Equation.DSMT4" ShapeID="_x0000_i1044" DrawAspect="Content" ObjectID="_1777795762" r:id="rId32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680" w:dyaOrig="360">
          <v:shape id="_x0000_i1045" type="#_x0000_t75" style="width:85.8pt;height:21.6pt" o:ole="">
            <v:imagedata r:id="rId26" o:title=""/>
          </v:shape>
          <o:OLEObject Type="Embed" ProgID="Equation.DSMT4" ShapeID="_x0000_i1045" DrawAspect="Content" ObjectID="_1777795763" r:id="rId33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719" w:dyaOrig="360">
          <v:shape id="_x0000_i1046" type="#_x0000_t75" style="width:85.2pt;height:21.6pt" o:ole="">
            <v:imagedata r:id="rId28" o:title=""/>
          </v:shape>
          <o:OLEObject Type="Embed" ProgID="Equation.DSMT4" ShapeID="_x0000_i1046" DrawAspect="Content" ObjectID="_1777795764" r:id="rId34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Хатогии миёнаи квадратии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зиёд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520" w:dyaOrig="360">
          <v:shape id="_x0000_i1047" type="#_x0000_t75" style="width:76.8pt;height:21.6pt" o:ole="">
            <v:imagedata r:id="rId24" o:title=""/>
          </v:shape>
          <o:OLEObject Type="Embed" ProgID="Equation.DSMT4" ShapeID="_x0000_i1047" DrawAspect="Content" ObjectID="_1777795765" r:id="rId35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400" w:dyaOrig="360">
          <v:shape id="_x0000_i1048" type="#_x0000_t75" style="width:71.4pt;height:21.6pt" o:ole="">
            <v:imagedata r:id="rId22" o:title=""/>
          </v:shape>
          <o:OLEObject Type="Embed" ProgID="Equation.DSMT4" ShapeID="_x0000_i1048" DrawAspect="Content" ObjectID="_1777795766" r:id="rId36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340" w:dyaOrig="360">
          <v:shape id="_x0000_i1049" type="#_x0000_t75" style="width:63pt;height:21.6pt" o:ole="">
            <v:imagedata r:id="rId20" o:title=""/>
          </v:shape>
          <o:OLEObject Type="Embed" ProgID="Equation.DSMT4" ShapeID="_x0000_i1049" DrawAspect="Content" ObjectID="_1777795767" r:id="rId37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680" w:dyaOrig="360">
          <v:shape id="_x0000_i1050" type="#_x0000_t75" style="width:85.8pt;height:21.6pt" o:ole="">
            <v:imagedata r:id="rId26" o:title=""/>
          </v:shape>
          <o:OLEObject Type="Embed" ProgID="Equation.DSMT4" ShapeID="_x0000_i1050" DrawAspect="Content" ObjectID="_1777795768" r:id="rId38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719" w:dyaOrig="360">
          <v:shape id="_x0000_i1051" type="#_x0000_t75" style="width:85.2pt;height:21.6pt" o:ole="">
            <v:imagedata r:id="rId28" o:title=""/>
          </v:shape>
          <o:OLEObject Type="Embed" ProgID="Equation.DSMT4" ShapeID="_x0000_i1051" DrawAspect="Content" ObjectID="_1777795769" r:id="rId39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Хатогии миёнаи квадратии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миёна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680" w:dyaOrig="360">
          <v:shape id="_x0000_i1052" type="#_x0000_t75" style="width:85.8pt;height:21.6pt" o:ole="">
            <v:imagedata r:id="rId26" o:title=""/>
          </v:shape>
          <o:OLEObject Type="Embed" ProgID="Equation.DSMT4" ShapeID="_x0000_i1052" DrawAspect="Content" ObjectID="_1777795770" r:id="rId40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400" w:dyaOrig="360">
          <v:shape id="_x0000_i1053" type="#_x0000_t75" style="width:71.4pt;height:21.6pt" o:ole="">
            <v:imagedata r:id="rId22" o:title=""/>
          </v:shape>
          <o:OLEObject Type="Embed" ProgID="Equation.DSMT4" ShapeID="_x0000_i1053" DrawAspect="Content" ObjectID="_1777795771" r:id="rId41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520" w:dyaOrig="360">
          <v:shape id="_x0000_i1054" type="#_x0000_t75" style="width:76.8pt;height:21.6pt" o:ole="">
            <v:imagedata r:id="rId24" o:title=""/>
          </v:shape>
          <o:OLEObject Type="Embed" ProgID="Equation.DSMT4" ShapeID="_x0000_i1054" DrawAspect="Content" ObjectID="_1777795772" r:id="rId42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340" w:dyaOrig="360">
          <v:shape id="_x0000_i1055" type="#_x0000_t75" style="width:63pt;height:21.6pt" o:ole="">
            <v:imagedata r:id="rId20" o:title=""/>
          </v:shape>
          <o:OLEObject Type="Embed" ProgID="Equation.DSMT4" ShapeID="_x0000_i1055" DrawAspect="Content" ObjectID="_1777795773" r:id="rId43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719" w:dyaOrig="360">
          <v:shape id="_x0000_i1056" type="#_x0000_t75" style="width:85.2pt;height:21.6pt" o:ole="">
            <v:imagedata r:id="rId28" o:title=""/>
          </v:shape>
          <o:OLEObject Type="Embed" ProgID="Equation.DSMT4" ShapeID="_x0000_i1056" DrawAspect="Content" ObjectID="_1777795774" r:id="rId44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Хатогии миёнаи квадратии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чанд баробар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719" w:dyaOrig="360">
          <v:shape id="_x0000_i1057" type="#_x0000_t75" style="width:85.2pt;height:21.6pt" o:ole="">
            <v:imagedata r:id="rId28" o:title=""/>
          </v:shape>
          <o:OLEObject Type="Embed" ProgID="Equation.DSMT4" ShapeID="_x0000_i1057" DrawAspect="Content" ObjectID="_1777795775" r:id="rId45"/>
        </w:objec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t>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400" w:dyaOrig="360">
          <v:shape id="_x0000_i1058" type="#_x0000_t75" style="width:71.4pt;height:21.6pt" o:ole="">
            <v:imagedata r:id="rId22" o:title=""/>
          </v:shape>
          <o:OLEObject Type="Embed" ProgID="Equation.DSMT4" ShapeID="_x0000_i1058" DrawAspect="Content" ObjectID="_1777795776" r:id="rId46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520" w:dyaOrig="360">
          <v:shape id="_x0000_i1059" type="#_x0000_t75" style="width:76.8pt;height:21.6pt" o:ole="">
            <v:imagedata r:id="rId24" o:title=""/>
          </v:shape>
          <o:OLEObject Type="Embed" ProgID="Equation.DSMT4" ShapeID="_x0000_i1059" DrawAspect="Content" ObjectID="_1777795777" r:id="rId47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680" w:dyaOrig="360">
          <v:shape id="_x0000_i1060" type="#_x0000_t75" style="width:85.8pt;height:21.6pt" o:ole="">
            <v:imagedata r:id="rId26" o:title=""/>
          </v:shape>
          <o:OLEObject Type="Embed" ProgID="Equation.DSMT4" ShapeID="_x0000_i1060" DrawAspect="Content" ObjectID="_1777795778" r:id="rId48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position w:val="-10"/>
          <w:sz w:val="28"/>
          <w:szCs w:val="28"/>
        </w:rPr>
        <w:object w:dxaOrig="1340" w:dyaOrig="360">
          <v:shape id="_x0000_i1061" type="#_x0000_t75" style="width:63pt;height:21.6pt" o:ole="">
            <v:imagedata r:id="rId20" o:title=""/>
          </v:shape>
          <o:OLEObject Type="Embed" ProgID="Equation.DSMT4" ShapeID="_x0000_i1061" DrawAspect="Content" ObjectID="_1777795779" r:id="rId49"/>
        </w:objec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 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кай пешни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 намуд?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1611 Иоган Кеплер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1615 Иоган Штраусс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1671 Иоган Бах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1680 Иоган Миллер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1619 Иштван Секеч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далномер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 аз тарафи 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кай пешни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 намуд?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далномер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биниш тан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дар соли 1810 бо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оди оптик – механики немис Рейхенбах 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гардидааст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далномер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биниш тан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 дар соли 1840 бо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оди оптик – механики немис Иоган Бах амал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гардидааст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1671 Иоган Бах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1680 Иоган Миллер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Аввалин шуда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оро дар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дар соли 1619 Иштван Секеч (Олмон) пешни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од намуд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@119.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Сохти теодолити 2Т30-ро таснифот 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</w:t>
      </w:r>
      <w:r w:rsidRPr="00BE4A03">
        <w:rPr>
          <w:rFonts w:ascii="Palatino Linotype" w:hAnsi="Palatino Linotype"/>
          <w:spacing w:val="-4"/>
          <w:sz w:val="28"/>
          <w:szCs w:val="28"/>
        </w:rPr>
        <w:t>ахкамкунандаи 2 мурват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биниш, равонакунанда 5 ва махкамкунандаи 4 мурват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алидадаи доираи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О</w:t>
      </w:r>
      <w:r w:rsidRPr="00BE4A03">
        <w:rPr>
          <w:rFonts w:ascii="Palatino Linotype" w:hAnsi="Palatino Linotype"/>
          <w:spacing w:val="-4"/>
          <w:sz w:val="28"/>
          <w:szCs w:val="28"/>
        </w:rPr>
        <w:t>бтарозуи силиндрии 11, ки барои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икунонии асбоб хизмат мекунад, равонакунанда 3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Лулаи биниш, алидада;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Р</w:t>
      </w:r>
      <w:r w:rsidRPr="00BE4A03">
        <w:rPr>
          <w:rFonts w:ascii="Palatino Linotype" w:hAnsi="Palatino Linotype"/>
          <w:spacing w:val="-4"/>
          <w:sz w:val="28"/>
          <w:szCs w:val="28"/>
        </w:rPr>
        <w:t>авонакунандаи 6 ва махкамкунандаи 7 мурват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доираи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кремалер 12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биниши 1 акси баргашта бо визири 9 ва обтарозуи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ойгиркунандаи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10;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амудии 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рии асбоб 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уллаи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андозагиришаванда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рии асбоб 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уллаи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андозагиришаванда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вари асбоб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андозагиришаванда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рии асбоб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андозагиришаванда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икунон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Ин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овардани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рандаи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 xml:space="preserve">ба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олати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овезон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рии асбоб 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уллаи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андозагиришаванда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вари асбоб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андозагиришаванда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И</w:t>
      </w:r>
      <w:r w:rsidRPr="00BE4A03">
        <w:rPr>
          <w:rFonts w:ascii="Palatino Linotype" w:hAnsi="Palatino Linotype"/>
          <w:spacing w:val="-4"/>
          <w:sz w:val="28"/>
          <w:szCs w:val="28"/>
        </w:rPr>
        <w:t>н омезиши тобх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рии асбоб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уллаи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андозагиришаванда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икунонии теодолити 2Т30П-ро бо чанд амал 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ом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6;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аммарказкунаки оптик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хел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мегардад?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 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таеро, ки дар болои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гузаронида мешавад, ёфта ва дар замин ё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сахт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кам намудани поя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штатив, ба он 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ққ</w:t>
      </w:r>
      <w:r w:rsidRPr="00BE4A03">
        <w:rPr>
          <w:rFonts w:ascii="Palatino Linotype" w:hAnsi="Palatino Linotype"/>
          <w:spacing w:val="-4"/>
          <w:sz w:val="28"/>
          <w:szCs w:val="28"/>
        </w:rPr>
        <w:t>ат додан лозим аст, ки тасвири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 ба 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як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 гардад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Дар майдони л=лаи биниш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таеро, ки дар болои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гузаронида мешавад, ёфта ва дар замин ё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сахт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кам намудани поя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штатив, ба он 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ққ</w:t>
      </w:r>
      <w:r w:rsidRPr="00BE4A03">
        <w:rPr>
          <w:rFonts w:ascii="Palatino Linotype" w:hAnsi="Palatino Linotype"/>
          <w:spacing w:val="-4"/>
          <w:sz w:val="28"/>
          <w:szCs w:val="28"/>
        </w:rPr>
        <w:t>ат додан лозим аст, ки тасвири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 ба 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як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 гардад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 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таеро, ки дар болои он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икунон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гузаронида мешавад, ёфта ва дар замин ё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сахт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кам намудани поя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штатив, ба он 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ққ</w:t>
      </w:r>
      <w:r w:rsidRPr="00BE4A03">
        <w:rPr>
          <w:rFonts w:ascii="Palatino Linotype" w:hAnsi="Palatino Linotype"/>
          <w:spacing w:val="-4"/>
          <w:sz w:val="28"/>
          <w:szCs w:val="28"/>
        </w:rPr>
        <w:t>ат додан лозим аст, ки тасвири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 ба 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як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 гардад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 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таеро, ки дар болои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гузаронида мешавад, ёфта ва дар замин ё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сахт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кам намудани поя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штатив, ба он 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ққ</w:t>
      </w:r>
      <w:r w:rsidRPr="00BE4A03">
        <w:rPr>
          <w:rFonts w:ascii="Palatino Linotype" w:hAnsi="Palatino Linotype"/>
          <w:spacing w:val="-4"/>
          <w:sz w:val="28"/>
          <w:szCs w:val="28"/>
        </w:rPr>
        <w:t>ат додан лозим аст, ки тасвири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 ба 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ду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 гардад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Дар майдони биноиши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аммаркази оптик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таеро, ки дар болои он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гузаронида мешавад, ёфта ва дар замин ё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сахт муста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кам намудани поя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штатив, ба он ди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ққ</w:t>
      </w:r>
      <w:r w:rsidRPr="00BE4A03">
        <w:rPr>
          <w:rFonts w:ascii="Palatino Linotype" w:hAnsi="Palatino Linotype"/>
          <w:spacing w:val="-4"/>
          <w:sz w:val="28"/>
          <w:szCs w:val="28"/>
        </w:rPr>
        <w:t>ат додан лозим аст, ки тасвири ну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та ба майдони биноиши л=лаи биниш дар як хат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ойгир гардад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/>
          <w:sz w:val="28"/>
          <w:szCs w:val="28"/>
        </w:rPr>
        <w:t>ои уф</w:t>
      </w:r>
      <w:r w:rsidRPr="00BE4A03">
        <w:rPr>
          <w:rFonts w:ascii="Palatino Linotype" w:hAnsi="Palatino Linotype" w:cs="Times New Roman"/>
          <w:sz w:val="28"/>
          <w:szCs w:val="28"/>
        </w:rPr>
        <w:t>ӯқ</w:t>
      </w:r>
      <w:r w:rsidRPr="00BE4A03">
        <w:rPr>
          <w:rFonts w:ascii="Palatino Linotype" w:hAnsi="Palatino Linotype"/>
          <w:sz w:val="28"/>
          <w:szCs w:val="28"/>
        </w:rPr>
        <w:t>иро бокадом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усули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такрор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 xml:space="preserve">усули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давраг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ду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олати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сутуни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иро бо усули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дар ду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олати сутуни теодолит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иро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усули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давраг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ду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олати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сутуни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иро бо усули такрор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ду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олати сутуни теодолит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ҷҳ</w:t>
      </w:r>
      <w:r w:rsidRPr="00BE4A03">
        <w:rPr>
          <w:rFonts w:ascii="Palatino Linotype" w:hAnsi="Palatino Linotype"/>
          <w:spacing w:val="-4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иро бо усули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о, такрор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ва бо усули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давраг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дар се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олати сутуни теодолит андозагир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Ним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 гуфта чиро меномем?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Андозагирии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 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яке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сутуни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Андозагирии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 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ангоми яке аз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сутуни теодолит ним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абули пурра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Андозагирии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 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ангоми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яке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сутуни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абул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номида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Андозагирии кун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 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ангоми яке аз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л=лаи биниши теодолит ним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Андозагири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аз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 сутуни теодолит ним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абул номида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@126.</w:t>
      </w:r>
    </w:p>
    <w:p w:rsidR="00DC5373" w:rsidRPr="00BE4A03" w:rsidRDefault="00DC5373" w:rsidP="00C745CE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Нуқтаи балантарини Тоҷикистон аз сатҳи баҳр чанд метр аст?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7495</w:t>
      </w:r>
      <w:r w:rsidRPr="00BE4A03">
        <w:rPr>
          <w:rFonts w:ascii="Palatino Linotype" w:hAnsi="Palatino Linotype"/>
          <w:spacing w:val="-4"/>
          <w:sz w:val="28"/>
          <w:szCs w:val="28"/>
        </w:rPr>
        <w:t>м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;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6000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7135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 6586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7895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@127.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Алидада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$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>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 </w:t>
      </w:r>
      <w:r w:rsidRPr="00BE4A03">
        <w:rPr>
          <w:rFonts w:ascii="Palatino Linotype" w:hAnsi="Palatino Linotype"/>
          <w:spacing w:val="-4"/>
          <w:sz w:val="28"/>
          <w:szCs w:val="28"/>
        </w:rPr>
        <w:t>Алидада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(</w:t>
      </w:r>
      <w:r w:rsidRPr="00BE4A03">
        <w:rPr>
          <w:rFonts w:ascii="Palatino Linotype" w:hAnsi="Palatino Linotype"/>
          <w:spacing w:val="-4"/>
          <w:sz w:val="28"/>
          <w:szCs w:val="28"/>
        </w:rPr>
        <w:t>калимаи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лотинии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alidada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 w:cs="Times New Roman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-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идада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маънояш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bCs/>
          <w:iCs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bCs/>
          <w:iCs/>
          <w:spacing w:val="-4"/>
          <w:sz w:val="28"/>
          <w:szCs w:val="28"/>
        </w:rPr>
        <w:t>адвал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 – </w:t>
      </w:r>
      <w:r w:rsidRPr="00BE4A03">
        <w:rPr>
          <w:rFonts w:ascii="Palatino Linotype" w:hAnsi="Palatino Linotype"/>
          <w:spacing w:val="-4"/>
          <w:sz w:val="28"/>
          <w:szCs w:val="28"/>
        </w:rPr>
        <w:t>асбоби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исоботгирии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Алидада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(</w:t>
      </w:r>
      <w:r w:rsidRPr="00BE4A03">
        <w:rPr>
          <w:rFonts w:ascii="Palatino Linotype" w:hAnsi="Palatino Linotype"/>
          <w:spacing w:val="-4"/>
          <w:sz w:val="28"/>
          <w:szCs w:val="28"/>
        </w:rPr>
        <w:t>калимаи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олмонии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alidada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 w:cs="Times New Roman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-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идада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маънояш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bCs/>
          <w:iCs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адвал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 – </w:t>
      </w:r>
      <w:r w:rsidRPr="00BE4A03">
        <w:rPr>
          <w:rFonts w:ascii="Palatino Linotype" w:hAnsi="Palatino Linotype"/>
          <w:spacing w:val="-4"/>
          <w:sz w:val="28"/>
          <w:szCs w:val="28"/>
        </w:rPr>
        <w:t>асбоби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исоботгирии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доира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Алидада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(</w:t>
      </w:r>
      <w:r w:rsidRPr="00BE4A03">
        <w:rPr>
          <w:rFonts w:ascii="Palatino Linotype" w:hAnsi="Palatino Linotype"/>
          <w:spacing w:val="-4"/>
          <w:sz w:val="28"/>
          <w:szCs w:val="28"/>
        </w:rPr>
        <w:t>калимаи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арабии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alidada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 w:cs="Times New Roman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-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идада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маънояш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bCs/>
          <w:iCs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адвал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)– </w:t>
      </w:r>
      <w:r w:rsidRPr="00BE4A03">
        <w:rPr>
          <w:rFonts w:ascii="Palatino Linotype" w:hAnsi="Palatino Linotype"/>
          <w:spacing w:val="-4"/>
          <w:sz w:val="28"/>
          <w:szCs w:val="28"/>
        </w:rPr>
        <w:t>асбоби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исоботгирии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доира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Алидада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>(</w:t>
      </w:r>
      <w:r w:rsidRPr="00BE4A03">
        <w:rPr>
          <w:rFonts w:ascii="Palatino Linotype" w:hAnsi="Palatino Linotype"/>
          <w:spacing w:val="-4"/>
          <w:sz w:val="28"/>
          <w:szCs w:val="28"/>
        </w:rPr>
        <w:t>калимаи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юнонии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alidada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 w:cs="Times New Roman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-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идада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маънояш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bCs/>
          <w:iCs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bCs/>
          <w:iCs/>
          <w:spacing w:val="-4"/>
          <w:sz w:val="28"/>
          <w:szCs w:val="28"/>
        </w:rPr>
        <w:t>адвал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 – </w:t>
      </w:r>
      <w:r w:rsidRPr="00BE4A03">
        <w:rPr>
          <w:rFonts w:ascii="Palatino Linotype" w:hAnsi="Palatino Linotype"/>
          <w:spacing w:val="-4"/>
          <w:sz w:val="28"/>
          <w:szCs w:val="28"/>
        </w:rPr>
        <w:t>асбоби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исоботгирии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Алидада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(</w:t>
      </w:r>
      <w:r w:rsidRPr="00BE4A03">
        <w:rPr>
          <w:rFonts w:ascii="Palatino Linotype" w:hAnsi="Palatino Linotype"/>
          <w:spacing w:val="-4"/>
          <w:sz w:val="28"/>
          <w:szCs w:val="28"/>
        </w:rPr>
        <w:t>калимаи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фаронсавии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alidada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spacing w:val="-4"/>
          <w:sz w:val="28"/>
          <w:szCs w:val="28"/>
        </w:rPr>
        <w:t>аз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араб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 w:cs="Times New Roman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ал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>-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идада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маънояш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bCs/>
          <w:iCs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bCs/>
          <w:iCs/>
          <w:spacing w:val="-4"/>
          <w:sz w:val="28"/>
          <w:szCs w:val="28"/>
        </w:rPr>
        <w:t>адвал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) – </w:t>
      </w:r>
      <w:r w:rsidRPr="00BE4A03">
        <w:rPr>
          <w:rFonts w:ascii="Palatino Linotype" w:hAnsi="Palatino Linotype"/>
          <w:spacing w:val="-4"/>
          <w:sz w:val="28"/>
          <w:szCs w:val="28"/>
        </w:rPr>
        <w:t>асбоби</w:t>
      </w:r>
      <w:r w:rsidRPr="00BE4A03">
        <w:rPr>
          <w:rFonts w:ascii="Palatino Linotype" w:hAnsi="Palatino Linotype"/>
          <w:spacing w:val="-4"/>
          <w:sz w:val="28"/>
          <w:szCs w:val="28"/>
          <w:lang w:val="en-GB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исоботгирии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доира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ои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pacing w:val="-4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аз чанд шарт иборат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6;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@129.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якуми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обтарозуи силиндрии назди алидадаи доираи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қӣ </w:t>
      </w:r>
      <w:r w:rsidRPr="00BE4A03">
        <w:rPr>
          <w:rFonts w:ascii="Palatino Linotype" w:hAnsi="Palatino Linotype"/>
          <w:spacing w:val="-4"/>
          <w:sz w:val="28"/>
          <w:szCs w:val="28"/>
        </w:rPr>
        <w:t>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гардиши теодолит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Рахи амудии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бояд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(колиматсион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арор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ойи сифри давраи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бояд ба сифр наздик ва доим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даврзании он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гардиши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гардиши теодолит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дуюми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Рахи амудии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амвории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(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колиматсион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арор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обтарозуи силиндрии назди алидадаи доираи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қӣ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 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ойи сифри давраи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бояд ба сифр наздик ва доим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даврзании он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гардиши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гардиши теодолит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сеюми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ойи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сифри давраи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сифр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наздик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Рахи амудии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бояд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(колиматсион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арор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обтарозуи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силиндрии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назди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алидадаи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доираи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қӣ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 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даврзании он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гардиши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гардиши теодолит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чоруми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визирии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биниш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даврзании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он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Рахи амудии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бояд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(колиматсион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арор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ойи сифри давраи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бояд ба сифр наздик ва доим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обтарозуи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силиндрии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назди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алидадаи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доираи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қӣ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 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гардиши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амудии гардиши теодолит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пан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теодолитро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лаи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биниш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амудии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/>
          <w:spacing w:val="-4"/>
          <w:sz w:val="28"/>
          <w:szCs w:val="28"/>
        </w:rPr>
        <w:t>Рахи амудии т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о бояд дар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амвории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(колиматсион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арор дошта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Ҷ</w:t>
      </w:r>
      <w:r w:rsidRPr="00BE4A03">
        <w:rPr>
          <w:rFonts w:ascii="Palatino Linotype" w:hAnsi="Palatino Linotype"/>
          <w:spacing w:val="-4"/>
          <w:sz w:val="28"/>
          <w:szCs w:val="28"/>
        </w:rPr>
        <w:t>ойи сифри давраи амуд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ӣ</w:t>
      </w:r>
      <w:r w:rsidRPr="00BE4A03">
        <w:rPr>
          <w:rFonts w:ascii="Palatino Linotype" w:hAnsi="Palatino Linotype"/>
          <w:spacing w:val="-4"/>
          <w:sz w:val="28"/>
          <w:szCs w:val="28"/>
        </w:rPr>
        <w:t>бояд ба сифр наздик ва доим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 xml:space="preserve">ӣ </w:t>
      </w:r>
      <w:r w:rsidRPr="00BE4A03">
        <w:rPr>
          <w:rFonts w:ascii="Palatino Linotype" w:hAnsi="Palatino Linotype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ӯ</w:t>
      </w:r>
      <w:r w:rsidRPr="00BE4A03">
        <w:rPr>
          <w:rFonts w:ascii="Palatino Linotype" w:hAnsi="Palatino Linotype"/>
          <w:spacing w:val="-4"/>
          <w:sz w:val="28"/>
          <w:szCs w:val="28"/>
        </w:rPr>
        <w:t>лаи биниш бояд ба 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/>
          <w:spacing w:val="-4"/>
          <w:sz w:val="28"/>
          <w:szCs w:val="28"/>
        </w:rPr>
        <w:t>вари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</w:t>
      </w:r>
      <w:r w:rsidRPr="00BE4A03">
        <w:rPr>
          <w:rFonts w:ascii="Palatino Linotype" w:hAnsi="Palatino Linotype"/>
          <w:spacing w:val="-4"/>
          <w:sz w:val="28"/>
          <w:szCs w:val="28"/>
        </w:rPr>
        <w:t>ии даврзании он перпендикуляр 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обтарозуи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силиндрии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назди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алидадаи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доираи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уфу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қӣ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бояд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ба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pacing w:val="-4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вари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гардиши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теодолитперпендикуляр</w:t>
      </w:r>
      <w:r w:rsidRPr="00BE4A0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pacing w:val="-4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 гуна асбобанд?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Ин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рамздор мебошанд, ки бо светодалномер 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оя карда шудаанд;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Ин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оптик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мебошанд, ки бо светодалномер 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оя карда шудаанд;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Ин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мебошанд, ки бо светодалномер 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оя карда шудаанд;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Ин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мебошанд, ки бо светодалномер 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оя карда шудаанд;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Ин теодолит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мебошанд, ки бо светодалномер як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оя карда шудаанд;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 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- теодолити рамздор, светодалномер ва 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Э -и дарун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 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- радиодалномер, светодалномер ва 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Э -и дарун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 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- тарозаи рамздор, светодалномер ва 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Э -и дарун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 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- теодолити рамздор, радиодалномер ва 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Э -и дарун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 таркиби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– теодолит ва тарозаи рамздор, светодалномер ва 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Э -и дарун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чанд 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 мешаванд?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ду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сим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 xml:space="preserve">: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амъкунии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маълумот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визуал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амъкунии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маълумот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чор 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сим мешаванд, аз он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 xml:space="preserve">умла бо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амъкунии маълумот ба таври визуал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амъкунии маълумот ба таври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пан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шаш 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сим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се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гур</w:t>
      </w:r>
      <w:r w:rsidRPr="00BE4A03">
        <w:rPr>
          <w:rFonts w:ascii="Palatino Linotype" w:hAnsi="Palatino Linotype" w:cs="Times New Roman"/>
          <w:sz w:val="28"/>
          <w:szCs w:val="28"/>
        </w:rPr>
        <w:t>ӯҳ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сим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азон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умла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амъкунии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маълумот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визуал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амъкунии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маълумот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таври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Масофа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моил дар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хел ворид мешаванд?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 таври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Ба таври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 таври механик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 таври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механик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 тахеометри Та5 воридкун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 хел 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мегардад?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Воридкун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разряд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хурд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калон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мегарданд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Воридкун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разряд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калон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хурд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мегарданд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 таври механик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 таври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механик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ворид мешаванд;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@139.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Там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электрониро номбар кунед?</w:t>
      </w:r>
    </w:p>
    <w:p w:rsidR="00DC5373" w:rsidRPr="00BE4A03" w:rsidRDefault="00DC5373" w:rsidP="00910875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pacing w:val="-2"/>
          <w:sz w:val="28"/>
          <w:szCs w:val="28"/>
          <w:lang w:val="en-US"/>
        </w:rPr>
        <w:t>Trimble,Nikon,</w:t>
      </w:r>
      <w:r w:rsidRPr="00BE4A03">
        <w:rPr>
          <w:rFonts w:ascii="Palatino Linotype" w:hAnsi="Palatino Linotype" w:cs="Tahoma"/>
          <w:spacing w:val="-2"/>
          <w:sz w:val="28"/>
          <w:szCs w:val="28"/>
          <w:lang w:val="en-US"/>
        </w:rPr>
        <w:t xml:space="preserve"> CST/berger,Sokkia,</w:t>
      </w:r>
      <w:r w:rsidRPr="00BE4A03">
        <w:rPr>
          <w:rFonts w:ascii="Palatino Linotype" w:hAnsi="Palatino Linotype"/>
          <w:spacing w:val="-2"/>
          <w:sz w:val="28"/>
          <w:szCs w:val="28"/>
          <w:lang w:val="en-US"/>
        </w:rPr>
        <w:t xml:space="preserve"> DTM,</w:t>
      </w:r>
      <w:r w:rsidRPr="00BE4A03">
        <w:rPr>
          <w:rFonts w:ascii="Palatino Linotype" w:hAnsi="Palatino Linotype" w:cs="Tahoma"/>
          <w:spacing w:val="-2"/>
          <w:sz w:val="28"/>
          <w:szCs w:val="28"/>
          <w:lang w:val="en-US"/>
        </w:rPr>
        <w:t>Leica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BE4A03">
        <w:rPr>
          <w:rFonts w:ascii="Palatino Linotype" w:hAnsi="Palatino Linotype"/>
          <w:spacing w:val="-2"/>
          <w:sz w:val="28"/>
          <w:szCs w:val="28"/>
          <w:lang w:val="en-US"/>
        </w:rPr>
        <w:t>DTM,</w:t>
      </w:r>
      <w:r w:rsidRPr="00BE4A03">
        <w:rPr>
          <w:rFonts w:ascii="Palatino Linotype" w:hAnsi="Palatino Linotype" w:cs="Tahoma"/>
          <w:spacing w:val="-2"/>
          <w:sz w:val="28"/>
          <w:szCs w:val="28"/>
          <w:lang w:val="en-US"/>
        </w:rPr>
        <w:t>Leica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BE4A03">
        <w:rPr>
          <w:rFonts w:ascii="Palatino Linotype" w:hAnsi="Palatino Linotype" w:cs="Tahoma"/>
          <w:spacing w:val="-2"/>
          <w:sz w:val="28"/>
          <w:szCs w:val="28"/>
          <w:lang w:val="en-US"/>
        </w:rPr>
        <w:t>CST/berger,Sokkia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BE4A03">
        <w:rPr>
          <w:rFonts w:ascii="Palatino Linotype" w:hAnsi="Palatino Linotype" w:cs="Tahoma"/>
          <w:spacing w:val="-2"/>
          <w:sz w:val="28"/>
          <w:szCs w:val="28"/>
          <w:lang w:val="en-US"/>
        </w:rPr>
        <w:t>Topson, Pentax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BE4A03">
        <w:rPr>
          <w:rFonts w:ascii="Palatino Linotype" w:hAnsi="Palatino Linotype"/>
          <w:spacing w:val="-2"/>
          <w:sz w:val="28"/>
          <w:szCs w:val="28"/>
          <w:lang w:val="en-US"/>
        </w:rPr>
        <w:t>Trimble,Nikon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pacing w:val="-2"/>
          <w:sz w:val="28"/>
          <w:szCs w:val="28"/>
        </w:rPr>
      </w:pPr>
      <w:r w:rsidRPr="00BE4A03">
        <w:rPr>
          <w:rFonts w:ascii="Palatino Linotype" w:hAnsi="Palatino Linotype"/>
          <w:spacing w:val="-2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ҳ</w:t>
      </w:r>
      <w:r w:rsidRPr="00BE4A03">
        <w:rPr>
          <w:rFonts w:ascii="Palatino Linotype" w:hAnsi="Palatino Linotype"/>
          <w:spacing w:val="-2"/>
          <w:sz w:val="28"/>
          <w:szCs w:val="28"/>
        </w:rPr>
        <w:t>ои рамздорро ба чанд гур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ӯҳ</w:t>
      </w:r>
      <w:r w:rsidRPr="00BE4A03">
        <w:rPr>
          <w:rFonts w:ascii="Palatino Linotype" w:hAnsi="Palatino Linotype" w:cs="Cambria"/>
          <w:spacing w:val="-2"/>
          <w:sz w:val="28"/>
          <w:szCs w:val="28"/>
        </w:rPr>
        <w:t xml:space="preserve"> </w:t>
      </w:r>
      <w:r w:rsidRPr="00BE4A03">
        <w:rPr>
          <w:rFonts w:ascii="Palatino Linotype" w:hAnsi="Palatino Linotype"/>
          <w:spacing w:val="-2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pacing w:val="-2"/>
          <w:sz w:val="28"/>
          <w:szCs w:val="28"/>
        </w:rPr>
        <w:t>қ</w:t>
      </w:r>
      <w:r w:rsidRPr="00BE4A03">
        <w:rPr>
          <w:rFonts w:ascii="Palatino Linotype" w:hAnsi="Palatino Linotype"/>
          <w:spacing w:val="-2"/>
          <w:sz w:val="28"/>
          <w:szCs w:val="28"/>
        </w:rPr>
        <w:t>сим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4;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6;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электрониро барои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истифода мебаранд?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/>
          <w:bCs/>
          <w:sz w:val="28"/>
          <w:szCs w:val="28"/>
        </w:rPr>
        <w:t>Барои муайян намудани баланди</w:t>
      </w:r>
      <w:r w:rsidRPr="00BE4A03">
        <w:rPr>
          <w:rFonts w:ascii="Palatino Linotype" w:hAnsi="Palatino Linotype" w:cs="Times New Roman"/>
          <w:bCs/>
          <w:sz w:val="28"/>
          <w:szCs w:val="28"/>
        </w:rPr>
        <w:t>ҳ</w:t>
      </w:r>
      <w:r w:rsidRPr="00BE4A03">
        <w:rPr>
          <w:rFonts w:ascii="Palatino Linotype" w:hAnsi="Palatino Linotype"/>
          <w:bCs/>
          <w:sz w:val="28"/>
          <w:szCs w:val="28"/>
        </w:rPr>
        <w:t>ои ну</w:t>
      </w:r>
      <w:r w:rsidRPr="00BE4A03">
        <w:rPr>
          <w:rFonts w:ascii="Palatino Linotype" w:hAnsi="Palatino Linotype" w:cs="Times New Roman"/>
          <w:bCs/>
          <w:sz w:val="28"/>
          <w:szCs w:val="28"/>
        </w:rPr>
        <w:t>қ</w:t>
      </w:r>
      <w:r w:rsidRPr="00BE4A03">
        <w:rPr>
          <w:rFonts w:ascii="Palatino Linotype" w:hAnsi="Palatino Linotype"/>
          <w:bCs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bCs/>
          <w:sz w:val="28"/>
          <w:szCs w:val="28"/>
        </w:rPr>
        <w:t>ҳ</w:t>
      </w:r>
      <w:r w:rsidRPr="00BE4A03">
        <w:rPr>
          <w:rFonts w:ascii="Palatino Linotype" w:hAnsi="Palatino Linotype"/>
          <w:bCs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Барои муайян намудани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ойгиршавиину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Барои муайян намудани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Барои муайян намудани мав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еи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Барои муайян намудани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ойгиронии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баста бо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чиро истифода мебаранд?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тарозав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акс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абулкунак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ё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дорои рах-рамзро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z w:val="28"/>
          <w:szCs w:val="28"/>
        </w:rPr>
        <w:t>А</w:t>
      </w:r>
      <w:r w:rsidRPr="00BE4A03">
        <w:rPr>
          <w:rFonts w:ascii="Palatino Linotype" w:hAnsi="Palatino Linotype"/>
          <w:sz w:val="28"/>
          <w:szCs w:val="28"/>
        </w:rPr>
        <w:t>кс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абулкунак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ё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дорои рах-рамзро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махсуси тарозав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 фарсангсор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ё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оддиро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оитарозав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акс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абулкунак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лазер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болои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насб шудааст?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Аз болои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биниш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болои 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болобардоранда;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болои трегер;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болои штатив;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болои окуляри объектив;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Масофаи миёни пункт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синфи 4 чанд километрро ташкил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2-5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2-4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2-6</w:t>
      </w:r>
      <w:r w:rsidRPr="00BE4A03">
        <w:rPr>
          <w:rFonts w:ascii="Palatino Linotype" w:hAnsi="Palatino Linotype"/>
          <w:sz w:val="28"/>
          <w:szCs w:val="28"/>
        </w:rPr>
        <w:t>км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 2-7;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2-3;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истифодаи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электрон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одатан кадом бунёдро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менамоянд?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Бунёди хатти-кун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иро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Бунёди хатти-самтиро;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Бунёди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Бунёди секун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авиро;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Бунёди росткун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авиро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@146. 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гашти теодолитиро бо кадом намуди тарозбанд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муайян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Тарозбандии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тригонометр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Тарозбандии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Тарозбандии барометр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Тарозбандии тригонометр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Гашти кушоди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монанд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 хати шикастаи кашидашуда;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 хати шикастаи рост;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 хати синосоиди;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Calibri"/>
          <w:sz w:val="28"/>
          <w:szCs w:val="28"/>
        </w:rPr>
        <w:t>Ба хати ношикастаи кашидашуда;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Calibri"/>
          <w:sz w:val="28"/>
          <w:szCs w:val="28"/>
        </w:rPr>
        <w:t>Ба хати параболоид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@148.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Гашти сарбастаи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монандии чиро дорад?</w:t>
      </w:r>
    </w:p>
    <w:p w:rsidR="00DC5373" w:rsidRPr="00BE4A03" w:rsidRDefault="00DC5373" w:rsidP="009D1A0D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$A) Монандии бисёркун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Calibri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$B) Монандии хати сарбастаи шикастаро;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$C) Монандии хати сарбастаро;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$D) Монандиихати ношикастаи кашидашударо;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$E) Монандиихати параболоидиро;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@149.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Гашти диагоналии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дар кадом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 гузаронида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олате, ки аз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гашти асос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тамоми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 номумкин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олате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киазну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таигаштиасос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шабардориитамомиминта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амумкинаст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олате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киазну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шабардориитамомиминта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аномумкинас</w:t>
      </w:r>
      <w:r w:rsidRPr="00BE4A03">
        <w:rPr>
          <w:rFonts w:ascii="Palatino Linotype" w:hAnsi="Palatino Linotype"/>
          <w:sz w:val="28"/>
          <w:szCs w:val="28"/>
        </w:rPr>
        <w:t>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олате, кину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гашти асос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нест;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олате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кифармоишгар инро талаб мекунад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Талабот ба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бунёди гашти диагонал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нисбат ба гашти асосии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чанд маротиба камтар аст?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1,5 маротиба;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2,5 маротиба;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3,5 маротиба;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$D) 4,5 маротиба;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2,0 маротиба;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Гашти овезони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аз чанд тарафаш ба гашти асос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такя мекунад?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аз як тарафаш;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оазсетарафаш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аз ду тарафаш;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оазчортарафаш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Умуман ба гашти асос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такя намекунад;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Буссол барои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хизмат мекунад?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Барои андозагирии азимути магнитии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Барои андозагирии самти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Барои андозагирии румб;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Барои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Барои андозагирии азимути географии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теодолитиро бо кадом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дор хатоги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нисбии ни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мегузаронанд?</w:t>
      </w:r>
    </w:p>
    <w:p w:rsidR="00DC5373" w:rsidRPr="00BE4A03" w:rsidRDefault="00DC5373" w:rsidP="00E11CFF">
      <w:pPr>
        <w:spacing w:after="0"/>
        <w:rPr>
          <w:rFonts w:ascii="Palatino Linotype" w:hAnsi="Palatino Linotype" w:cs="Calibri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Calibri"/>
          <w:sz w:val="28"/>
          <w:szCs w:val="28"/>
        </w:rPr>
        <w:t>1:3000, 1:2000, 1:1000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Calibri"/>
          <w:sz w:val="28"/>
          <w:szCs w:val="28"/>
        </w:rPr>
        <w:t>$B) 1:5000, 1:2000, 1:1000;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1:500, 1:2000, 1:1000;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Calibri"/>
          <w:sz w:val="28"/>
          <w:szCs w:val="28"/>
        </w:rPr>
        <w:t>1:2000, 1:1000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1:4000, 1:2000, 1:1000;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Дарозии тараф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гашт</w:t>
      </w:r>
      <w:r w:rsidRPr="00BE4A03">
        <w:rPr>
          <w:rFonts w:ascii="Palatino Linotype" w:hAnsi="Palatino Linotype" w:cs="Calibri"/>
          <w:sz w:val="28"/>
          <w:szCs w:val="28"/>
        </w:rPr>
        <w:t>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удуд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иморат созишуда, аз чанд метр набояд зиёд бошанд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350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250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150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  <w:lang w:val="en-US"/>
        </w:rPr>
        <w:t>450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550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@155.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Дарозии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тараф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гашти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дар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удуд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иморатсози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шуда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аз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чанд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метр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набояд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кам</w:t>
      </w:r>
      <w:r w:rsidRPr="00BE4A03">
        <w:rPr>
          <w:rFonts w:ascii="Palatino Linotype" w:hAnsi="Palatino Linotype" w:cs="Calibri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бошанд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20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10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30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  <w:lang w:val="en-US"/>
        </w:rPr>
        <w:t>40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Дарозии тараф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гашти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 xml:space="preserve">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удуд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иморат сози нашуда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азчанд метр на бояд кам боша</w:t>
      </w:r>
      <w:r w:rsidRPr="00BE4A03">
        <w:rPr>
          <w:rFonts w:ascii="Palatino Linotype" w:hAnsi="Palatino Linotype"/>
          <w:sz w:val="28"/>
          <w:szCs w:val="28"/>
        </w:rPr>
        <w:t>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40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20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30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 10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50</w:t>
      </w:r>
      <w:r w:rsidRPr="00BE4A03">
        <w:rPr>
          <w:rFonts w:ascii="Palatino Linotype" w:hAnsi="Palatino Linotype"/>
          <w:sz w:val="28"/>
          <w:szCs w:val="28"/>
        </w:rPr>
        <w:t>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@157.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аммарказкунон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улла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андозагири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шаванда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ёрии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шо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ул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ё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аммаркази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оптик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хатогии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набештар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чанд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миллиметри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рокарда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мешавад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$A) 3</w:t>
      </w:r>
      <w:r w:rsidRPr="00BE4A03">
        <w:rPr>
          <w:rFonts w:ascii="Palatino Linotype" w:hAnsi="Palatino Linotype"/>
          <w:sz w:val="28"/>
          <w:szCs w:val="28"/>
        </w:rPr>
        <w:t>мм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$B) 2</w:t>
      </w:r>
      <w:r w:rsidRPr="00BE4A03">
        <w:rPr>
          <w:rFonts w:ascii="Palatino Linotype" w:hAnsi="Palatino Linotype"/>
          <w:sz w:val="28"/>
          <w:szCs w:val="28"/>
        </w:rPr>
        <w:t>мм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$C) 1</w:t>
      </w:r>
      <w:r w:rsidRPr="00BE4A03">
        <w:rPr>
          <w:rFonts w:ascii="Palatino Linotype" w:hAnsi="Palatino Linotype"/>
          <w:sz w:val="28"/>
          <w:szCs w:val="28"/>
        </w:rPr>
        <w:t>мм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$D)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  <w:lang w:val="en-US"/>
        </w:rPr>
        <w:t>4</w:t>
      </w:r>
      <w:r w:rsidRPr="00BE4A03">
        <w:rPr>
          <w:rFonts w:ascii="Palatino Linotype" w:hAnsi="Palatino Linotype"/>
          <w:sz w:val="28"/>
          <w:szCs w:val="28"/>
        </w:rPr>
        <w:t>мм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$E) 5</w:t>
      </w:r>
      <w:r w:rsidRPr="00BE4A03">
        <w:rPr>
          <w:rFonts w:ascii="Palatino Linotype" w:hAnsi="Palatino Linotype"/>
          <w:sz w:val="28"/>
          <w:szCs w:val="28"/>
        </w:rPr>
        <w:t>мм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>@158.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</w:rPr>
        <w:t>Элемент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гашти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кадом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гуногун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мешаванд</w:t>
      </w:r>
      <w:r w:rsidRPr="00BE4A03">
        <w:rPr>
          <w:rFonts w:ascii="Palatino Linotype" w:hAnsi="Palatino Linotype"/>
          <w:sz w:val="28"/>
          <w:szCs w:val="28"/>
          <w:lang w:val="en-US"/>
        </w:rPr>
        <w:t>?</w:t>
      </w:r>
    </w:p>
    <w:p w:rsidR="00DC5373" w:rsidRPr="00BE4A03" w:rsidRDefault="00DC5373" w:rsidP="009D1A0D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BE4A0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BE4A03">
        <w:rPr>
          <w:rFonts w:ascii="Palatino Linotype" w:hAnsi="Palatino Linotype"/>
          <w:sz w:val="28"/>
          <w:szCs w:val="28"/>
        </w:rPr>
        <w:t>Шароити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>,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мураккабии</w:t>
      </w:r>
      <w:r w:rsidRPr="00BE4A0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ситуатсия</w:t>
      </w:r>
      <w:r w:rsidRPr="00BE4A03">
        <w:rPr>
          <w:rFonts w:ascii="Palatino Linotype" w:hAnsi="Palatino Linotype"/>
          <w:sz w:val="28"/>
          <w:szCs w:val="28"/>
          <w:lang w:val="en-US"/>
        </w:rPr>
        <w:t>,</w:t>
      </w:r>
      <w:r w:rsidRPr="00BE4A03">
        <w:rPr>
          <w:rFonts w:ascii="Palatino Linotype" w:hAnsi="Palatino Linotype" w:cs="Cambria"/>
          <w:sz w:val="28"/>
          <w:szCs w:val="28"/>
          <w:lang w:val="en-US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sz w:val="28"/>
          <w:szCs w:val="28"/>
        </w:rPr>
        <w:t>дарма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  <w:lang w:val="en-US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Шароити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мураккабии ситуатсия;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пайвандкун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ойгиршав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sz w:val="28"/>
          <w:szCs w:val="28"/>
        </w:rPr>
        <w:t>дарма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@159.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Элементи гашти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гуфта чиро мефа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манд?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гашт, ки координат ва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дирексионии он муайян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Пункти </w:t>
      </w:r>
      <w:r w:rsidRPr="00BE4A03">
        <w:rPr>
          <w:rFonts w:ascii="Palatino Linotype" w:hAnsi="Palatino Linotype" w:cs="Times New Roman Tj"/>
          <w:sz w:val="28"/>
          <w:szCs w:val="28"/>
        </w:rPr>
        <w:t>гашт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кикоординат ва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 дирексионии он муайян карда мешавад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гашт, ки координати он муайян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гашт, ки 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 дирексионии он муайян карда мешавад;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Ин маф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ум ву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 надорад;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омодаг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дохил мешавад?</w:t>
      </w:r>
    </w:p>
    <w:p w:rsidR="00DC5373" w:rsidRPr="00BE4A03" w:rsidRDefault="00DC5373" w:rsidP="009D1A0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Омода намудани абриси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ал, Рекогностсировкаи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Поягузор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асоси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Омода намудани абриси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 ва компоратсиякунонии теодолит, тароза ва 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Рекогностсировкаи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Ба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исмати андозагирии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 са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дохил мешавад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6B767C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Андозагирии дароз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тарозбандии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гашт;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Андозагирии дароз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тарозбандии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гашт;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Андозагирии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моил;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Пайвасткунии гашти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Абрис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Ин тасвири ситуатсияи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дар ми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ёси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абулшудаи мувофи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нисбат ба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асоси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мебошад;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Ин тасвири ситуатсияи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ал </w:t>
      </w:r>
      <w:r w:rsidRPr="00BE4A03">
        <w:rPr>
          <w:rFonts w:ascii="Palatino Linotype" w:hAnsi="Palatino Linotype"/>
          <w:sz w:val="28"/>
          <w:szCs w:val="28"/>
        </w:rPr>
        <w:t xml:space="preserve">ва </w:t>
      </w:r>
      <w:r w:rsidRPr="00BE4A03">
        <w:rPr>
          <w:rFonts w:ascii="Palatino Linotype" w:hAnsi="Palatino Linotype" w:cs="Times New Roman Tj"/>
          <w:sz w:val="28"/>
          <w:szCs w:val="28"/>
        </w:rPr>
        <w:t>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 асоси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Ин тасвири н</w:t>
      </w:r>
      <w:r w:rsidRPr="00BE4A03">
        <w:rPr>
          <w:rFonts w:ascii="Palatino Linotype" w:hAnsi="Palatino Linotype" w:cs="Times New Roman Tj"/>
          <w:sz w:val="28"/>
          <w:szCs w:val="28"/>
        </w:rPr>
        <w:t>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 ва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 асоси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Ин тасвири ситуатсияи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Ин тасвири ситуатсия дар миқ</w:t>
      </w:r>
      <w:r w:rsidRPr="00BE4A03">
        <w:rPr>
          <w:rFonts w:ascii="Palatino Linotype" w:hAnsi="Palatino Linotype" w:cs="Times New Roman Tj"/>
          <w:sz w:val="28"/>
          <w:szCs w:val="28"/>
        </w:rPr>
        <w:t>ёси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қ</w:t>
      </w:r>
      <w:r w:rsidRPr="00BE4A03">
        <w:rPr>
          <w:rFonts w:ascii="Palatino Linotype" w:hAnsi="Palatino Linotype" w:cs="Times New Roman Tj"/>
          <w:sz w:val="28"/>
          <w:szCs w:val="28"/>
        </w:rPr>
        <w:t>абулшуда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Компаратсия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оисаи дарозии асбоби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дарозии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эталон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оисаи дарозии асбоб бо дарозии эталон 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оисаи дарозии асбоби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бо дарозии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оисаи дарозии асбоби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бо дарозии чен таноб 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оисаи дарозии</w:t>
      </w:r>
      <w:r w:rsidRPr="00BE4A03">
        <w:rPr>
          <w:rFonts w:ascii="Palatino Linotype" w:hAnsi="Palatino Linotype"/>
          <w:sz w:val="28"/>
          <w:szCs w:val="28"/>
        </w:rPr>
        <w:t xml:space="preserve"> эталон бо </w:t>
      </w:r>
      <w:r w:rsidRPr="00BE4A03">
        <w:rPr>
          <w:rFonts w:ascii="Palatino Linotype" w:hAnsi="Palatino Linotype" w:cs="Times New Roman Tj"/>
          <w:sz w:val="28"/>
          <w:szCs w:val="28"/>
        </w:rPr>
        <w:t>асбоби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Тарозбанд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Муайян кардани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афзоиши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миёни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Муайян кардани баландии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Муайян кардани координати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афзоиши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миёни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Муайян кардани афзоиши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Муайян кардани барзиёдии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Бо назардошти истифодаи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 усули кор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тарозбанд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ба кадом намуд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удо мешаванд?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Стереофотограмметр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Тригонометр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Тригонометр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Стереофотограмметр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Гидрос- татик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Тарозбандии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истифодаи кадом асбоб асос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Тароза;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Теодолит;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Тахеометр;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Барометр;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Cambria"/>
          <w:sz w:val="28"/>
          <w:szCs w:val="28"/>
        </w:rPr>
        <w:t>бусол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Тарозбандии тригонометр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истифодаи кадом асбоб асос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Теодолит;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Тахеометр;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Барометр;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Афзоиш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дар тарозбандии барометр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йикадом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ият муайян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ияти фишори атмосфер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иятибарзиёдииатмосфер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иятифишоритропосфер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ияти</w:t>
      </w:r>
      <w:r w:rsidRPr="00BE4A03">
        <w:rPr>
          <w:rFonts w:ascii="Palatino Linotype" w:hAnsi="Palatino Linotype"/>
          <w:sz w:val="28"/>
          <w:szCs w:val="28"/>
        </w:rPr>
        <w:t xml:space="preserve"> координат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@169.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 хусусияти кадом моеъ асос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хусусияти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моеъи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пайвасти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якхела</w:t>
      </w:r>
      <w:r w:rsidRPr="00BE4A03">
        <w:rPr>
          <w:rFonts w:ascii="Palatino Linotype" w:hAnsi="Palatino Linotype"/>
          <w:sz w:val="28"/>
          <w:szCs w:val="28"/>
        </w:rPr>
        <w:t xml:space="preserve"> дошта, асос гирифтааст;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хусусияти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моеъи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зарф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асос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гирифтааст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ба хусусияти моеъи дар зарф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сарбаста дошта, асос гирифтааст;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Тарозбандии гидростатик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>ба хусусияти моеъи дар зарф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пайвасти гуногунхела дошта, асос гирифтааст;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Тарозбандии автоматикиро чи тавр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Тарозбандии автоматикиро дар раванди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воситаи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лиёт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асбоби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кашанда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баландии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муайянкунанда му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 w:cs="Times New Roman Tj"/>
          <w:sz w:val="28"/>
          <w:szCs w:val="28"/>
        </w:rPr>
        <w:t>азонида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шудааст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Тарозбандии автоматикиро бо асбоби тари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ро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ро кашанда,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Тарозбандии автоматикиро дар раванди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аракати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воситаи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лиёти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Тарозбандии автоматикиро дар раванди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аракати воситаи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лиёт, ки бо асбоби тари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 автоматик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таи ро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ро мекашад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Тарозбандии автоматикиро дар раванди ҳаракати воситаи нақлиёт, ки бо асбоби тахометр муҷаҳҳазонида шудааст, иҷро 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@171.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Чан усули тарозбандии геометр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 дорад?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Усули«аз байн» ва «ба пеш»;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Усули «ба пеш»;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Усули«ба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афо»;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Усули«аз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афо ба пеш»;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Усули «аз байн»;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Афзоиши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тавр муайян мекунанд?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Calibri"/>
          <w:sz w:val="28"/>
          <w:szCs w:val="28"/>
        </w:rPr>
        <w:t>Афзоиши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амчун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ияти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о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афо ва пеш муайян мекун</w:t>
      </w:r>
      <w:r w:rsidRPr="00BE4A03">
        <w:rPr>
          <w:rFonts w:ascii="Palatino Linotype" w:hAnsi="Palatino Linotype" w:cs="Calibri"/>
          <w:sz w:val="28"/>
          <w:szCs w:val="28"/>
        </w:rPr>
        <w:t>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Афзоиши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амчун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ияти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байн ва пеш муайян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Афзоиши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амчун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ияти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афо ва байн муайян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Усули «аз 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афо ба пеш»;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Афзоиши байни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 xml:space="preserve">оро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амчун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ияти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исобот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муайян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тарозбандии геометрии «ба пеш» тарозаро дар ку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 насб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Тарозаро дар яке аз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 шаванда насб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Тарозаро дар яке аз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гашт насб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Тарозаро дар яке аз пункт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полигонометр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насб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Тарозаро дар яке аз пункт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полигонометр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насб мекунанд;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Аз рӯйи дақиқӣ тарозаҳ</w:t>
      </w:r>
      <w:r w:rsidRPr="00BE4A03">
        <w:rPr>
          <w:rFonts w:ascii="Palatino Linotype" w:hAnsi="Palatino Linotype" w:cs="Times New Roman Tj"/>
          <w:sz w:val="28"/>
          <w:szCs w:val="28"/>
        </w:rPr>
        <w:t>оро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ба чанд намуд ҷудо мекунанд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Баландда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mbria"/>
          <w:sz w:val="28"/>
          <w:szCs w:val="28"/>
        </w:rPr>
        <w:t>.</w:t>
      </w:r>
      <w:r w:rsidRPr="00BE4A03">
        <w:rPr>
          <w:rFonts w:ascii="Palatino Linotype" w:hAnsi="Palatino Linotype"/>
          <w:sz w:val="28"/>
          <w:szCs w:val="28"/>
        </w:rPr>
        <w:t xml:space="preserve">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Баландда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Cambria"/>
          <w:sz w:val="28"/>
          <w:szCs w:val="28"/>
        </w:rPr>
        <w:t>физики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тарозбандии кадом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гардидаанд?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Тарозаҳ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тарозбандии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давлатии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тарозавиисинф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I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II пешбинӣ </w:t>
      </w:r>
      <w:r w:rsidRPr="00BE4A03">
        <w:rPr>
          <w:rFonts w:ascii="Palatino Linotype" w:hAnsi="Palatino Linotype" w:cs="Times New Roman Tj"/>
          <w:sz w:val="28"/>
          <w:szCs w:val="28"/>
        </w:rPr>
        <w:t>гардидаанд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давлатии тарозавиисинф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III ва IV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гардидаанд;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тарозбандии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Calibri"/>
          <w:sz w:val="28"/>
          <w:szCs w:val="28"/>
        </w:rPr>
        <w:t>ализкунон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гардидаанд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тарозбандии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давлат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гардидаанд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@176.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арозбандии кадом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гардидаанд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давлатии тарозавиисинф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I ва II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гардидаанд,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гузаронидани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тарозавии 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III ва IV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давлатии тарозавиисинф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I ва II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гардидаанд;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барои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тарозбандии 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ои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ализкунон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гардидаанд;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ро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гузаронидани гашт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тарозавии синф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III ва IV истифода мебаранд;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бадандда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тарозбандии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шабака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давлат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пешбин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гардидаанд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Аз шакли сохташон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 xml:space="preserve">оро ба чанд намуд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удо мекунанд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37552D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Лазер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Оптик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Оптик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Лазер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удонамекунанд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барои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бунёди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бо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/>
          <w:sz w:val="28"/>
          <w:szCs w:val="28"/>
        </w:rPr>
        <w:t>му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/>
          <w:sz w:val="28"/>
          <w:szCs w:val="28"/>
        </w:rPr>
        <w:t>азонида шудаанд?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Бо л</w:t>
      </w:r>
      <w:r w:rsidRPr="00BE4A03">
        <w:rPr>
          <w:rFonts w:ascii="Palatino Linotype" w:hAnsi="Palatino Linotype" w:cs="Calibri"/>
          <w:sz w:val="28"/>
          <w:szCs w:val="28"/>
        </w:rPr>
        <w:t>имб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Бо теодолит;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Бо алидада;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Бо ш</w:t>
      </w:r>
      <w:r w:rsidRPr="00BE4A03">
        <w:rPr>
          <w:rFonts w:ascii="Palatino Linotype" w:hAnsi="Palatino Linotype" w:cs="Times New Roman"/>
          <w:sz w:val="28"/>
          <w:szCs w:val="28"/>
        </w:rPr>
        <w:t>кала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Ин намуд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ву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@179.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ишораткунии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о, баъд аз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арфи Н ра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навишта шудаанд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чиро ифода мекунанд?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Бузургии хатогии миёнаи квадратии нишондодашудаи андозагирии ба </w:t>
      </w:r>
      <w:smartTag w:uri="urn:schemas-microsoft-com:office:smarttags" w:element="metricconverter">
        <w:smartTagPr>
          <w:attr w:name="ProductID" w:val="1 км"/>
        </w:smartTagPr>
        <w:r w:rsidRPr="00BE4A03">
          <w:rPr>
            <w:rFonts w:ascii="Palatino Linotype" w:hAnsi="Palatino Linotype"/>
            <w:sz w:val="28"/>
            <w:szCs w:val="28"/>
          </w:rPr>
          <w:t>1 км</w:t>
        </w:r>
      </w:smartTag>
      <w:r w:rsidRPr="00BE4A03">
        <w:rPr>
          <w:rFonts w:ascii="Palatino Linotype" w:hAnsi="Palatino Linotype"/>
          <w:sz w:val="28"/>
          <w:szCs w:val="28"/>
        </w:rPr>
        <w:t xml:space="preserve"> гашти дукаратаро;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Бузургии хатогии миёнаи квадратии нишондодашудаи андозагирии ба </w:t>
      </w:r>
      <w:smartTag w:uri="urn:schemas-microsoft-com:office:smarttags" w:element="metricconverter">
        <w:smartTagPr>
          <w:attr w:name="ProductID" w:val="1 км"/>
        </w:smartTagPr>
        <w:r w:rsidRPr="00BE4A03">
          <w:rPr>
            <w:rFonts w:ascii="Palatino Linotype" w:hAnsi="Palatino Linotype"/>
            <w:sz w:val="28"/>
            <w:szCs w:val="28"/>
          </w:rPr>
          <w:t>1 км</w:t>
        </w:r>
      </w:smartTag>
      <w:r w:rsidRPr="00BE4A03">
        <w:rPr>
          <w:rFonts w:ascii="Palatino Linotype" w:hAnsi="Palatino Linotype"/>
          <w:sz w:val="28"/>
          <w:szCs w:val="28"/>
        </w:rPr>
        <w:t xml:space="preserve"> гашти яккаратаро;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Бузургии хатогии миёнаи квадратии нишондодашудаи андозагирии гашти яккаратаро;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Хатогии миёнаи квадратии нишондодашудаи андозагирии ба </w:t>
      </w:r>
      <w:smartTag w:uri="urn:schemas-microsoft-com:office:smarttags" w:element="metricconverter">
        <w:smartTagPr>
          <w:attr w:name="ProductID" w:val="1 км"/>
        </w:smartTagPr>
        <w:r w:rsidRPr="00BE4A03">
          <w:rPr>
            <w:rFonts w:ascii="Palatino Linotype" w:hAnsi="Palatino Linotype"/>
            <w:sz w:val="28"/>
            <w:szCs w:val="28"/>
          </w:rPr>
          <w:t>1 км</w:t>
        </w:r>
      </w:smartTag>
      <w:r w:rsidRPr="00BE4A03">
        <w:rPr>
          <w:rFonts w:ascii="Palatino Linotype" w:hAnsi="Palatino Linotype"/>
          <w:sz w:val="28"/>
          <w:szCs w:val="28"/>
        </w:rPr>
        <w:t xml:space="preserve"> гашти дукаратаро;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Бузургии хатогии миёнаи квадратии нишондодашудаи андозагирии ба </w:t>
      </w:r>
      <w:smartTag w:uri="urn:schemas-microsoft-com:office:smarttags" w:element="metricconverter">
        <w:smartTagPr>
          <w:attr w:name="ProductID" w:val="2 км"/>
        </w:smartTagPr>
        <w:r w:rsidRPr="00BE4A03">
          <w:rPr>
            <w:rFonts w:ascii="Palatino Linotype" w:hAnsi="Palatino Linotype"/>
            <w:sz w:val="28"/>
            <w:szCs w:val="28"/>
          </w:rPr>
          <w:t>2 км</w:t>
        </w:r>
      </w:smartTag>
      <w:r w:rsidRPr="00BE4A03">
        <w:rPr>
          <w:rFonts w:ascii="Palatino Linotype" w:hAnsi="Palatino Linotype"/>
          <w:sz w:val="28"/>
          <w:szCs w:val="28"/>
        </w:rPr>
        <w:t xml:space="preserve"> гашти яккаратаро;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Дар ишораткунии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о, баъд аз нишондод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асос</w:t>
      </w:r>
      <w:r w:rsidRPr="00BE4A03">
        <w:rPr>
          <w:rFonts w:ascii="Palatino Linotype" w:hAnsi="Palatino Linotype" w:cs="Times New Roman"/>
          <w:sz w:val="28"/>
          <w:szCs w:val="28"/>
        </w:rPr>
        <w:t>ӣҳ</w:t>
      </w:r>
      <w:r w:rsidRPr="00BE4A03">
        <w:rPr>
          <w:rFonts w:ascii="Palatino Linotype" w:hAnsi="Palatino Linotype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Л, К ва п</w:t>
      </w:r>
      <w:r w:rsidRPr="00BE4A03">
        <w:rPr>
          <w:rFonts w:ascii="Palatino Linotype" w:hAnsi="Palatino Linotype" w:cs="Calibri"/>
          <w:sz w:val="28"/>
          <w:szCs w:val="28"/>
        </w:rPr>
        <w:t>навишта</w:t>
      </w:r>
      <w:r w:rsidRPr="00BE4A03">
        <w:rPr>
          <w:rFonts w:ascii="Palatino Linotype" w:hAnsi="Palatino Linotype"/>
          <w:sz w:val="28"/>
          <w:szCs w:val="28"/>
        </w:rPr>
        <w:t xml:space="preserve"> мешаванд </w:t>
      </w:r>
      <w:r w:rsidRPr="00BE4A03">
        <w:rPr>
          <w:rFonts w:ascii="Palatino Linotype" w:hAnsi="Palatino Linotype" w:cs="Calibri"/>
          <w:sz w:val="28"/>
          <w:szCs w:val="28"/>
        </w:rPr>
        <w:t>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очиро ифодамекунанд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CD3D7B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Л- асбоб бо лимб таъмин аст, ки бо ёрии он метавон ба таври ани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</w:t>
      </w:r>
      <w:r w:rsidRPr="00BE4A03">
        <w:rPr>
          <w:rFonts w:ascii="Palatino Linotype" w:hAnsi="Palatino Linotype"/>
          <w:sz w:val="28"/>
          <w:szCs w:val="28"/>
        </w:rPr>
        <w:t xml:space="preserve"> 6 </w:t>
      </w:r>
      <w:r w:rsidRPr="00BE4A03">
        <w:rPr>
          <w:rFonts w:ascii="Palatino Linotype" w:hAnsi="Palatino Linotype" w:cs="Times New Roman Tj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нишон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К - дар конструксияи асбоб компенсаторе дохил мешавад, ки имкони ниго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дории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лаи бинишро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таъмин менамояд;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К - дар конструксияи асбоб компенсаторе дохил мешавад, ки имкони ниго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дории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лаи бинишро дар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таъмин менамояд;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П –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биниши тароза тавоноии тасвири роста;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Чунин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арф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омав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удият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Л- асбоб бо лимб таъмин аст, ки бо ёрии он метавон ба таври ани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</w:t>
      </w:r>
      <w:r w:rsidRPr="00BE4A03">
        <w:rPr>
          <w:rFonts w:ascii="Palatino Linotype" w:hAnsi="Palatino Linotype"/>
          <w:sz w:val="28"/>
          <w:szCs w:val="28"/>
        </w:rPr>
        <w:t xml:space="preserve"> 6 </w:t>
      </w:r>
      <w:r w:rsidRPr="00BE4A03">
        <w:rPr>
          <w:rFonts w:ascii="Palatino Linotype" w:hAnsi="Palatino Linotype" w:cs="Times New Roman Tj"/>
          <w:sz w:val="28"/>
          <w:szCs w:val="28"/>
        </w:rPr>
        <w:t>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нишон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ияшон баланд кадом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мансубанд?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Н-05;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Н-1, Н-2;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Н-3;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Н-10;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ияшон болотар кадом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 мансубанд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Н-1, Н-2;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Н-05;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Н-3;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Н-10;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да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кадом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 мансубанд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Н-3;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Н-1, Н-2;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Н-05;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Н-10;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 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кадом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 мансубанд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Н-10;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Н-1, Н-2;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Н-3;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Н-05;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номбаршуда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исм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асосии тарозаи оптикии Н3-ро номбар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Обтарозу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махкамкунанда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микрометр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мурвати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элеватсион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мурвати болошаванда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юстировкакунии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обтарозуи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Обтарозу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доирав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махкамкунанда ва микрометр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мурвати болошаванда, 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юстировкакунии обтарозуи 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Обтарозу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ва доирав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махкамкунанда ва микрометр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мурвати элеватсион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мурватиболошаванда;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Обтарозу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мурват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махкамкунанда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микрометр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мурвати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элеватсион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Обтарозуҳои силиндрӣ ва доиравӣ, мурватҳои юстировкакунии обтарозуи силиндрӣ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арфи С дар ишорати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нишона кардашуда, аз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одат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</w:t>
      </w:r>
      <w:r w:rsidRPr="00BE4A03">
        <w:rPr>
          <w:rFonts w:ascii="Palatino Linotype" w:hAnsi="Palatino Linotype" w:cs="Times New Roman"/>
          <w:sz w:val="28"/>
          <w:szCs w:val="28"/>
        </w:rPr>
        <w:t>з он шаҳ</w:t>
      </w:r>
      <w:r w:rsidRPr="00BE4A03">
        <w:rPr>
          <w:rFonts w:ascii="Palatino Linotype" w:hAnsi="Palatino Linotype" w:cs="Times New Roman Tj"/>
          <w:sz w:val="28"/>
          <w:szCs w:val="28"/>
        </w:rPr>
        <w:t>одат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ад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ҳ</w:t>
      </w:r>
      <w:r w:rsidRPr="00BE4A03">
        <w:rPr>
          <w:rFonts w:ascii="Palatino Linotype" w:hAnsi="Palatino Linotype" w:cs="Times New Roman Tj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қ</w:t>
      </w:r>
      <w:r w:rsidRPr="00BE4A03">
        <w:rPr>
          <w:rFonts w:ascii="Palatino Linotype" w:hAnsi="Palatino Linotype" w:cs="Times New Roman Tj"/>
          <w:sz w:val="28"/>
          <w:szCs w:val="28"/>
        </w:rPr>
        <w:t>атшаванда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Аз он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одат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ад, ки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 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бин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Аз он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одат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ад, ки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 п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лодин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Аз он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одат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ад, ки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б семетрааст;</w:t>
      </w:r>
    </w:p>
    <w:p w:rsidR="00DC5373" w:rsidRPr="00BE4A03" w:rsidRDefault="00DC5373" w:rsidP="00CD3D7B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Аз он ша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одат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Барои тарозбандии техник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ияти афзоиш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сиё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ва сурх дар истго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, на бештар аз чанд миллиметр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озат дода мешавад?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smartTag w:uri="urn:schemas-microsoft-com:office:smarttags" w:element="metricconverter">
        <w:smartTagPr>
          <w:attr w:name="ProductID" w:val="5 мм"/>
        </w:smartTagPr>
        <w:r w:rsidRPr="00BE4A03">
          <w:rPr>
            <w:rFonts w:ascii="Palatino Linotype" w:hAnsi="Palatino Linotype"/>
            <w:sz w:val="28"/>
            <w:szCs w:val="28"/>
          </w:rPr>
          <w:t>5 мм</w:t>
        </w:r>
      </w:smartTag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2мм;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smartTag w:uri="urn:schemas-microsoft-com:office:smarttags" w:element="metricconverter">
        <w:smartTagPr>
          <w:attr w:name="ProductID" w:val="3 мм"/>
        </w:smartTagPr>
        <w:r w:rsidRPr="00BE4A03">
          <w:rPr>
            <w:rFonts w:ascii="Palatino Linotype" w:hAnsi="Palatino Linotype"/>
            <w:sz w:val="28"/>
            <w:szCs w:val="28"/>
          </w:rPr>
          <w:t>3 мм</w:t>
        </w:r>
      </w:smartTag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smartTag w:uri="urn:schemas-microsoft-com:office:smarttags" w:element="metricconverter">
        <w:smartTagPr>
          <w:attr w:name="ProductID" w:val="4 мм"/>
        </w:smartTagPr>
        <w:r w:rsidRPr="00BE4A03">
          <w:rPr>
            <w:rFonts w:ascii="Palatino Linotype" w:hAnsi="Palatino Linotype"/>
            <w:sz w:val="28"/>
            <w:szCs w:val="28"/>
          </w:rPr>
          <w:t>4 мм</w:t>
        </w:r>
      </w:smartTag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smartTag w:uri="urn:schemas-microsoft-com:office:smarttags" w:element="metricconverter">
        <w:smartTagPr>
          <w:attr w:name="ProductID" w:val="1 мм"/>
        </w:smartTagPr>
        <w:r w:rsidRPr="00BE4A03">
          <w:rPr>
            <w:rFonts w:ascii="Palatino Linotype" w:hAnsi="Palatino Linotype"/>
            <w:sz w:val="28"/>
            <w:szCs w:val="28"/>
          </w:rPr>
          <w:t>1 мм</w:t>
        </w:r>
      </w:smartTag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1-уми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тарозаро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обтарозуи насбшудаи доирашакл, бояд ба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амудии гардиши тароза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Риштаи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о, бояд ба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биниш, бояд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овардашуда;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@189.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2-юми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тарозаро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Риштаи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бояд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амвории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обтарозуи насбшудаи доирашакл, бояд ба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гардиши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визирии 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биниш, бояд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ишнадоранд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оиовардашу</w:t>
      </w:r>
      <w:r w:rsidRPr="00BE4A03">
        <w:rPr>
          <w:rFonts w:ascii="Palatino Linotype" w:hAnsi="Palatino Linotype"/>
          <w:sz w:val="28"/>
          <w:szCs w:val="28"/>
        </w:rPr>
        <w:t>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Шарти асосии тароза дар кадом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олат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 карда мешавад?</w:t>
      </w:r>
    </w:p>
    <w:p w:rsidR="00DC5373" w:rsidRPr="00BE4A03" w:rsidRDefault="00DC5373" w:rsidP="00CD3D7B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фош гардидани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чашмрас дар афзо-иш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/>
          <w:sz w:val="28"/>
          <w:szCs w:val="28"/>
        </w:rPr>
        <w:t>о бо усули тарозбанд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байн, баъд аз зарба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механик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 xml:space="preserve">ба асбоб, ё афтидани он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о, ки дар рафти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мушо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ида гардидааст;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фош гардидани фар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ият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чашмрас дар афзоиш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истго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/>
          <w:sz w:val="28"/>
          <w:szCs w:val="28"/>
        </w:rPr>
        <w:t>о бо усули тарозбанд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аз байн;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Баъд аз инти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олди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ии тароза ба иншоот ё минта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аи дигар;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Баъд аз зарба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механик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/>
          <w:sz w:val="28"/>
          <w:szCs w:val="28"/>
        </w:rPr>
        <w:t xml:space="preserve">ба асбоб, ё афтидани он ва 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о, ки дар рафти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рои кор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мушо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ида гардидааст;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Пеш аз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давраи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аввали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зи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кор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ангоми зарурати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масофа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нобаробар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аз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исобч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б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@191.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Вобаста аз он, ки ч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гунна асбоб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 ва усул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шабардориро истифода мебаранд</w:t>
      </w:r>
      <w:r w:rsidRPr="00BE4A03">
        <w:rPr>
          <w:rFonts w:ascii="Palatino Linotype" w:hAnsi="Palatino Linotype"/>
          <w:sz w:val="28"/>
          <w:szCs w:val="28"/>
        </w:rPr>
        <w:t>, он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оро ба чанд намуд та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сим кардан мумкин аст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CD3D7B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Аэрофото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Н</w:t>
      </w:r>
      <w:r w:rsidRPr="00BE4A03">
        <w:rPr>
          <w:rFonts w:ascii="Palatino Linotype" w:hAnsi="Palatino Linotype" w:cs="Times New Roman"/>
          <w:sz w:val="28"/>
          <w:szCs w:val="28"/>
        </w:rPr>
        <w:t>ақшабардории мензулӣ</w:t>
      </w:r>
      <w:r w:rsidRPr="00BE4A03">
        <w:rPr>
          <w:rFonts w:ascii="Palatino Linotype" w:hAnsi="Palatino Linotype" w:cs="Cambria"/>
          <w:sz w:val="28"/>
          <w:szCs w:val="28"/>
        </w:rPr>
        <w:t>,</w:t>
      </w:r>
      <w:r w:rsidRPr="00BE4A03">
        <w:rPr>
          <w:rFonts w:ascii="Palatino Linotype" w:hAnsi="Palatino Linotype"/>
          <w:sz w:val="28"/>
          <w:szCs w:val="28"/>
        </w:rPr>
        <w:t xml:space="preserve">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Н</w:t>
      </w:r>
      <w:r w:rsidRPr="00BE4A03">
        <w:rPr>
          <w:rFonts w:ascii="Palatino Linotype" w:hAnsi="Palatino Linotype" w:cs="Times New Roman"/>
          <w:sz w:val="28"/>
          <w:szCs w:val="28"/>
        </w:rPr>
        <w:t>ақшабардории мензулӣ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</w:t>
      </w:r>
      <w:r w:rsidRPr="00BE4A03">
        <w:rPr>
          <w:rFonts w:ascii="Palatino Linotype" w:hAnsi="Palatino Linotype" w:cs="Calibri"/>
          <w:sz w:val="28"/>
          <w:szCs w:val="28"/>
        </w:rPr>
        <w:t>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Аэрофотона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@192.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теодолит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чист?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 истифода аз теодолит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 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 ёрии мензула</w:t>
      </w:r>
      <w:r w:rsidRPr="00BE4A03">
        <w:rPr>
          <w:rFonts w:ascii="Palatino Linotype" w:hAnsi="Palatino Linotype"/>
          <w:sz w:val="28"/>
          <w:szCs w:val="28"/>
        </w:rPr>
        <w:t xml:space="preserve"> мебошад;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Ин бо истифодаитахеометр, яъне асбобе, ки бо ёрии 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 масофа,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Times New Roman Tj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Times New Roman Tj"/>
          <w:sz w:val="28"/>
          <w:szCs w:val="28"/>
        </w:rPr>
        <w:t>ва уфу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қӣ </w:t>
      </w:r>
      <w:r w:rsidRPr="00BE4A03">
        <w:rPr>
          <w:rFonts w:ascii="Palatino Linotype" w:hAnsi="Palatino Linotype" w:cs="Times New Roman Tj"/>
          <w:sz w:val="28"/>
          <w:szCs w:val="28"/>
        </w:rPr>
        <w:t>ва инчунин баландиро андозаги</w:t>
      </w:r>
      <w:r w:rsidRPr="00BE4A03">
        <w:rPr>
          <w:rFonts w:ascii="Palatino Linotype" w:hAnsi="Palatino Linotype"/>
          <w:sz w:val="28"/>
          <w:szCs w:val="28"/>
        </w:rPr>
        <w:t>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кардан мумкин аст;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И</w:t>
      </w:r>
      <w:r w:rsidRPr="00BE4A03">
        <w:rPr>
          <w:rFonts w:ascii="Palatino Linotype" w:hAnsi="Palatino Linotype" w:cs="Calibri"/>
          <w:sz w:val="28"/>
          <w:szCs w:val="28"/>
        </w:rPr>
        <w:t>н намуд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Calibri"/>
          <w:sz w:val="28"/>
          <w:szCs w:val="28"/>
        </w:rPr>
        <w:t>йи мавод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 аксбардории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 замин</w:t>
      </w:r>
      <w:r w:rsidRPr="00BE4A03">
        <w:rPr>
          <w:rFonts w:ascii="Palatino Linotype" w:hAnsi="Palatino Linotype" w:cs="Calibri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ки бо ёрии дастго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 w:cs="Times New Roman Tj"/>
          <w:sz w:val="28"/>
          <w:szCs w:val="28"/>
        </w:rPr>
        <w:t>ои парвозкунанда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Times New Roman Tj"/>
          <w:sz w:val="28"/>
          <w:szCs w:val="28"/>
        </w:rPr>
        <w:t>ро мешаванд</w:t>
      </w:r>
      <w:r w:rsidRPr="00BE4A03">
        <w:rPr>
          <w:rFonts w:ascii="Palatino Linotype" w:hAnsi="Palatino Linotype" w:cs="Calibri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тартиб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намуд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овардашуда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@193.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мензул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Calibri"/>
          <w:sz w:val="28"/>
          <w:szCs w:val="28"/>
        </w:rPr>
        <w:t>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бо ёрии мензула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қӣ </w:t>
      </w:r>
      <w:r w:rsidRPr="00BE4A03">
        <w:rPr>
          <w:rFonts w:ascii="Palatino Linotype" w:hAnsi="Palatino Linotype" w:cs="Calibri"/>
          <w:sz w:val="28"/>
          <w:szCs w:val="28"/>
        </w:rPr>
        <w:t>бо истифода аз теодолит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</w:t>
      </w:r>
      <w:r w:rsidRPr="00BE4A03">
        <w:rPr>
          <w:rFonts w:ascii="Palatino Linotype" w:hAnsi="Palatino Linotype" w:cs="Calibri"/>
          <w:sz w:val="28"/>
          <w:szCs w:val="28"/>
        </w:rPr>
        <w:t>Ин бо истифодаи тахеометр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яъне асбобе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 xml:space="preserve">ки бо ёрии 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ӯ </w:t>
      </w:r>
      <w:r w:rsidRPr="00BE4A03">
        <w:rPr>
          <w:rFonts w:ascii="Palatino Linotype" w:hAnsi="Palatino Linotype" w:cs="Calibri"/>
          <w:sz w:val="28"/>
          <w:szCs w:val="28"/>
        </w:rPr>
        <w:t>масофа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Calibri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ва уфу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қӣ </w:t>
      </w:r>
      <w:r w:rsidRPr="00BE4A03">
        <w:rPr>
          <w:rFonts w:ascii="Palatino Linotype" w:hAnsi="Palatino Linotype" w:cs="Calibri"/>
          <w:sz w:val="28"/>
          <w:szCs w:val="28"/>
        </w:rPr>
        <w:t>ва инчунин баландиро андозагир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кардан мумкин 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Calibri"/>
          <w:sz w:val="28"/>
          <w:szCs w:val="28"/>
        </w:rPr>
        <w:t>Ин намуд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йи мавод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аксбардории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Calibri"/>
          <w:sz w:val="28"/>
          <w:szCs w:val="28"/>
        </w:rPr>
        <w:t>йи замин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ки бо ёрии дастго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 w:cs="Calibri"/>
          <w:sz w:val="28"/>
          <w:szCs w:val="28"/>
        </w:rPr>
        <w:t>ои парвоз кунанда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ро мешаванд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тартиб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намуд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 бардори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овардашуда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@194.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шабардории тахеометр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</w:rPr>
        <w:t>?</w:t>
      </w:r>
      <w:r w:rsidRPr="00BE4A03">
        <w:rPr>
          <w:rFonts w:ascii="Palatino Linotype" w:hAnsi="Palatino Linotype" w:cs="Calibri"/>
          <w:sz w:val="28"/>
          <w:szCs w:val="28"/>
        </w:rPr>
        <w:t xml:space="preserve"> 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Calibri"/>
          <w:sz w:val="28"/>
          <w:szCs w:val="28"/>
        </w:rPr>
        <w:t>Ин бо истифодаи тахеометр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яъне асбобе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 xml:space="preserve">ки боёрии 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Calibri"/>
          <w:sz w:val="28"/>
          <w:szCs w:val="28"/>
        </w:rPr>
        <w:t xml:space="preserve"> масофа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Calibri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 w:cs="Calibri"/>
          <w:sz w:val="28"/>
          <w:szCs w:val="28"/>
        </w:rPr>
        <w:t xml:space="preserve"> ва инчунин баландиро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кардан мукин;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бо ёрии мензула мебошад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/>
          <w:sz w:val="28"/>
          <w:szCs w:val="28"/>
        </w:rPr>
        <w:t xml:space="preserve"> 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қӣ </w:t>
      </w:r>
      <w:r w:rsidRPr="00BE4A03">
        <w:rPr>
          <w:rFonts w:ascii="Palatino Linotype" w:hAnsi="Palatino Linotype" w:cs="Calibri"/>
          <w:sz w:val="28"/>
          <w:szCs w:val="28"/>
        </w:rPr>
        <w:t>бо истифода аз теодолит м</w:t>
      </w:r>
      <w:r w:rsidRPr="00BE4A03">
        <w:rPr>
          <w:rFonts w:ascii="Palatino Linotype" w:hAnsi="Palatino Linotype"/>
          <w:sz w:val="28"/>
          <w:szCs w:val="28"/>
        </w:rPr>
        <w:t>ебошад;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$D) </w:t>
      </w:r>
      <w:r w:rsidRPr="00BE4A03">
        <w:rPr>
          <w:rFonts w:ascii="Palatino Linotype" w:hAnsi="Palatino Linotype" w:cs="Calibri"/>
          <w:sz w:val="28"/>
          <w:szCs w:val="28"/>
        </w:rPr>
        <w:t>Ин намуд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шабардориро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Calibri"/>
          <w:sz w:val="28"/>
          <w:szCs w:val="28"/>
        </w:rPr>
        <w:t>йи мавод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аксбардории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Calibri"/>
          <w:sz w:val="28"/>
          <w:szCs w:val="28"/>
        </w:rPr>
        <w:t>йи замин</w:t>
      </w:r>
      <w:r w:rsidRPr="00BE4A03">
        <w:rPr>
          <w:rFonts w:ascii="Palatino Linotype" w:hAnsi="Palatino Linotype"/>
          <w:sz w:val="28"/>
          <w:szCs w:val="28"/>
        </w:rPr>
        <w:t>, ки бо ёрии дастго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 w:cs="Calibri"/>
          <w:sz w:val="28"/>
          <w:szCs w:val="28"/>
        </w:rPr>
        <w:t>ои парвозкунанда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ро мешаванд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тартиб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намуд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оварда шуда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@195.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Аэрофото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mbria"/>
          <w:sz w:val="28"/>
          <w:szCs w:val="28"/>
        </w:rPr>
        <w:t xml:space="preserve"> </w:t>
      </w:r>
      <w:r w:rsidRPr="00BE4A03">
        <w:rPr>
          <w:rFonts w:ascii="Palatino Linotype" w:hAnsi="Palatino Linotype" w:cs="Calibri"/>
          <w:sz w:val="28"/>
          <w:szCs w:val="28"/>
        </w:rPr>
        <w:t>чист</w:t>
      </w:r>
      <w:r w:rsidRPr="00BE4A03">
        <w:rPr>
          <w:rFonts w:ascii="Palatino Linotype" w:hAnsi="Palatino Linotype"/>
          <w:sz w:val="28"/>
          <w:szCs w:val="28"/>
        </w:rPr>
        <w:t>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$A) </w:t>
      </w:r>
      <w:r w:rsidRPr="00BE4A03">
        <w:rPr>
          <w:rFonts w:ascii="Palatino Linotype" w:hAnsi="Palatino Linotype" w:cs="Calibri"/>
          <w:sz w:val="28"/>
          <w:szCs w:val="28"/>
        </w:rPr>
        <w:t>Ин намуд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шабардориро</w:t>
      </w:r>
      <w:r w:rsidRPr="00BE4A03">
        <w:rPr>
          <w:rFonts w:ascii="Palatino Linotype" w:hAnsi="Palatino Linotype" w:cs="Calibri"/>
          <w:sz w:val="28"/>
          <w:szCs w:val="28"/>
        </w:rPr>
        <w:t xml:space="preserve"> аз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</w:t>
      </w:r>
      <w:r w:rsidRPr="00BE4A03">
        <w:rPr>
          <w:rFonts w:ascii="Palatino Linotype" w:hAnsi="Palatino Linotype" w:cs="Calibri"/>
          <w:sz w:val="28"/>
          <w:szCs w:val="28"/>
        </w:rPr>
        <w:t xml:space="preserve"> мавод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аксбардории р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йи</w:t>
      </w:r>
      <w:r w:rsidRPr="00BE4A03">
        <w:rPr>
          <w:rFonts w:ascii="Palatino Linotype" w:hAnsi="Palatino Linotype" w:cs="Calibri"/>
          <w:sz w:val="28"/>
          <w:szCs w:val="28"/>
        </w:rPr>
        <w:t xml:space="preserve"> замин ки бо ёрии дастго</w:t>
      </w:r>
      <w:r w:rsidRPr="00BE4A03">
        <w:rPr>
          <w:rFonts w:ascii="Palatino Linotype" w:hAnsi="Palatino Linotype" w:cs="Times New Roman"/>
          <w:sz w:val="28"/>
          <w:szCs w:val="28"/>
        </w:rPr>
        <w:t>ҳҳ</w:t>
      </w:r>
      <w:r w:rsidRPr="00BE4A03">
        <w:rPr>
          <w:rFonts w:ascii="Palatino Linotype" w:hAnsi="Palatino Linotype" w:cs="Calibri"/>
          <w:sz w:val="28"/>
          <w:szCs w:val="28"/>
        </w:rPr>
        <w:t>ои парвоз</w:t>
      </w:r>
      <w:r w:rsidRPr="00BE4A03">
        <w:rPr>
          <w:rFonts w:ascii="Palatino Linotype" w:hAnsi="Palatino Linotype"/>
          <w:sz w:val="28"/>
          <w:szCs w:val="28"/>
        </w:rPr>
        <w:t>кунанда и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 w:cs="Calibri"/>
          <w:sz w:val="28"/>
          <w:szCs w:val="28"/>
        </w:rPr>
        <w:t>ро мешаванд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Calibri"/>
          <w:sz w:val="28"/>
          <w:szCs w:val="28"/>
        </w:rPr>
        <w:t>тартиб меди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анд</w:t>
      </w:r>
      <w:r w:rsidRPr="00BE4A03">
        <w:rPr>
          <w:rFonts w:ascii="Palatino Linotype" w:hAnsi="Palatino Linotype"/>
          <w:sz w:val="28"/>
          <w:szCs w:val="28"/>
        </w:rPr>
        <w:t xml:space="preserve">; 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Calibri"/>
          <w:sz w:val="28"/>
          <w:szCs w:val="28"/>
        </w:rPr>
        <w:t>Ин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ӣ </w:t>
      </w:r>
      <w:r w:rsidRPr="00BE4A03">
        <w:rPr>
          <w:rFonts w:ascii="Palatino Linotype" w:hAnsi="Palatino Linotype" w:cs="Calibri"/>
          <w:sz w:val="28"/>
          <w:szCs w:val="28"/>
        </w:rPr>
        <w:t>бо ё</w:t>
      </w:r>
      <w:r w:rsidRPr="00BE4A03">
        <w:rPr>
          <w:rFonts w:ascii="Palatino Linotype" w:hAnsi="Palatino Linotype"/>
          <w:sz w:val="28"/>
          <w:szCs w:val="28"/>
        </w:rPr>
        <w:t>рии мензула мебошад;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$C) Ин бо истифодаи тахеометр, яъне асбобе, ки бо ёрии 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 xml:space="preserve"> масофа, кун</w:t>
      </w:r>
      <w:r w:rsidRPr="00BE4A03">
        <w:rPr>
          <w:rFonts w:ascii="Palatino Linotype" w:hAnsi="Palatino Linotype" w:cs="Times New Roman"/>
          <w:sz w:val="28"/>
          <w:szCs w:val="28"/>
        </w:rPr>
        <w:t>ҷҳ</w:t>
      </w:r>
      <w:r w:rsidRPr="00BE4A03">
        <w:rPr>
          <w:rFonts w:ascii="Palatino Linotype" w:hAnsi="Palatino Linotype" w:cs="Calibri"/>
          <w:sz w:val="28"/>
          <w:szCs w:val="28"/>
        </w:rPr>
        <w:t>ои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ва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 w:cs="Calibri"/>
          <w:sz w:val="28"/>
          <w:szCs w:val="28"/>
        </w:rPr>
        <w:t xml:space="preserve"> ва инчунин баландиро андозагир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 xml:space="preserve"> кардан мумкин аст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/>
          <w:sz w:val="28"/>
          <w:szCs w:val="28"/>
        </w:rPr>
        <w:t xml:space="preserve"> бардории уфу</w:t>
      </w:r>
      <w:r w:rsidRPr="00BE4A03">
        <w:rPr>
          <w:rFonts w:ascii="Palatino Linotype" w:hAnsi="Palatino Linotype" w:cs="Times New Roman"/>
          <w:sz w:val="28"/>
          <w:szCs w:val="28"/>
        </w:rPr>
        <w:t xml:space="preserve">қӣ </w:t>
      </w:r>
      <w:r w:rsidRPr="00BE4A03">
        <w:rPr>
          <w:rFonts w:ascii="Palatino Linotype" w:hAnsi="Palatino Linotype" w:cs="Calibri"/>
          <w:sz w:val="28"/>
          <w:szCs w:val="28"/>
        </w:rPr>
        <w:t>бо истифода аз теодолит мебошад;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амаи намуд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ои оварда шуда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@196.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Дилхо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кадом раванд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оро дар бар мегирад?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Бунёди шабакаи геодезии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ситуатсия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тартиб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додани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Times New Roman Tj"/>
          <w:sz w:val="28"/>
          <w:szCs w:val="28"/>
        </w:rPr>
        <w:t>айра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$B) </w:t>
      </w:r>
      <w:r w:rsidRPr="00BE4A03">
        <w:rPr>
          <w:rFonts w:ascii="Palatino Linotype" w:hAnsi="Palatino Linotype" w:cs="Calibri"/>
          <w:sz w:val="28"/>
          <w:szCs w:val="28"/>
        </w:rPr>
        <w:t>Бунёди шабакаи геодезии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>,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шабардории ситуатсия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 w:cs="Calibri"/>
          <w:sz w:val="28"/>
          <w:szCs w:val="28"/>
        </w:rPr>
        <w:t>,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шабардории ситуатсия, тартиб додани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ша, 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Calibri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Calibri"/>
          <w:sz w:val="28"/>
          <w:szCs w:val="28"/>
        </w:rPr>
        <w:t>о ва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 w:cs="Calibri"/>
          <w:sz w:val="28"/>
          <w:szCs w:val="28"/>
        </w:rPr>
        <w:t>айра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Бунёди шабакаи геодезии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тартиб додани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ша, ма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ва</w:t>
      </w:r>
      <w:r w:rsidRPr="00BE4A03">
        <w:rPr>
          <w:rFonts w:ascii="Palatino Linotype" w:hAnsi="Palatino Linotype" w:cs="Times New Roman"/>
          <w:sz w:val="28"/>
          <w:szCs w:val="28"/>
        </w:rPr>
        <w:t>ғ</w:t>
      </w:r>
      <w:r w:rsidRPr="00BE4A03">
        <w:rPr>
          <w:rFonts w:ascii="Palatino Linotype" w:hAnsi="Palatino Linotype"/>
          <w:sz w:val="28"/>
          <w:szCs w:val="28"/>
        </w:rPr>
        <w:t>айра;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Бунёди шабакаи геодезии на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шабардор</w:t>
      </w:r>
      <w:r w:rsidRPr="00BE4A03">
        <w:rPr>
          <w:rFonts w:ascii="Palatino Linotype" w:hAnsi="Palatino Linotype" w:cs="Times New Roman"/>
          <w:sz w:val="28"/>
          <w:szCs w:val="28"/>
        </w:rPr>
        <w:t>ӣ;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@197.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3-юми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тарозаро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визирии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биниш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бояд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Риштаи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о, бояд ба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обтарозуи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насбшудаи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доирашакл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бояд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гардиши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овардашуда;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@198.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ч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гуна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мебошанд?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Якдигарро намебуранд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баландиашон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якхеларо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мепайванданд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Якдигарро намебуранд вапорча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баландиашон якхеларо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мепайванданд;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Якдигарро мебуранд ва хат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баландиашон якхеларо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мепайванданд;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Якдигарро намебуранд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баландиашон якхеларо дар 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ал азякдигар чудомесозад;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Якдигарромебуранд ва ну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 w:cs="Times New Roman Tj"/>
          <w:sz w:val="28"/>
          <w:szCs w:val="28"/>
        </w:rPr>
        <w:t>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ои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баландиашон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якхеларо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дар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ал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мепайванданд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@199.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тарозаро муайян кунед?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тобхурии асбоб,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обтарозуи доирав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обтарозуи дорав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;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визир</w:t>
      </w:r>
      <w:r w:rsidRPr="00BE4A03">
        <w:rPr>
          <w:rFonts w:ascii="Palatino Linotype" w:hAnsi="Palatino Linotype" w:cs="Times New Roman"/>
          <w:sz w:val="28"/>
          <w:szCs w:val="28"/>
        </w:rPr>
        <w:t>ӣ;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марказ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вари аксшаванда,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хати самтгир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уфу</w:t>
      </w:r>
      <w:r w:rsidRPr="00BE4A03">
        <w:rPr>
          <w:rFonts w:ascii="Palatino Linotype" w:hAnsi="Palatino Linotype" w:cs="Times New Roman"/>
          <w:sz w:val="28"/>
          <w:szCs w:val="28"/>
        </w:rPr>
        <w:t>қӣ;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марказии иморат,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самтгириил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лаи биниш,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ва амуд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обтарозуи силиндр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самтгир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>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иншоот;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$E)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мурвати муста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камкунанда,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</w:t>
      </w:r>
      <w:r w:rsidRPr="00BE4A03">
        <w:rPr>
          <w:rFonts w:ascii="Palatino Linotype" w:hAnsi="Palatino Linotype"/>
          <w:sz w:val="28"/>
          <w:szCs w:val="28"/>
        </w:rPr>
        <w:t>и маркази бино;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@200.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Шарти асосии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иши тарозаро г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ед?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$A)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визирии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л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 w:cs="Times New Roman Tj"/>
          <w:sz w:val="28"/>
          <w:szCs w:val="28"/>
        </w:rPr>
        <w:t>лаи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биниш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бояд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</w:t>
      </w:r>
      <w:r w:rsidRPr="00BE4A03">
        <w:rPr>
          <w:rFonts w:ascii="Palatino Linotype" w:hAnsi="Palatino Linotype"/>
          <w:sz w:val="28"/>
          <w:szCs w:val="28"/>
        </w:rPr>
        <w:t>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$B) Риштаи уфу</w:t>
      </w:r>
      <w:r w:rsidRPr="00BE4A03">
        <w:rPr>
          <w:rFonts w:ascii="Palatino Linotype" w:hAnsi="Palatino Linotype" w:cs="Times New Roman"/>
          <w:sz w:val="28"/>
          <w:szCs w:val="28"/>
        </w:rPr>
        <w:t>қ</w:t>
      </w:r>
      <w:r w:rsidRPr="00BE4A03">
        <w:rPr>
          <w:rFonts w:ascii="Palatino Linotype" w:hAnsi="Palatino Linotype"/>
          <w:sz w:val="28"/>
          <w:szCs w:val="28"/>
        </w:rPr>
        <w:t>ии т</w:t>
      </w:r>
      <w:r w:rsidRPr="00BE4A03">
        <w:rPr>
          <w:rFonts w:ascii="Palatino Linotype" w:hAnsi="Palatino Linotype" w:cs="Times New Roman"/>
          <w:sz w:val="28"/>
          <w:szCs w:val="28"/>
        </w:rPr>
        <w:t>ӯ</w:t>
      </w:r>
      <w:r w:rsidRPr="00BE4A03">
        <w:rPr>
          <w:rFonts w:ascii="Palatino Linotype" w:hAnsi="Palatino Linotype"/>
          <w:sz w:val="28"/>
          <w:szCs w:val="28"/>
        </w:rPr>
        <w:t>ри ришта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 xml:space="preserve">о, бояд ба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амвории уфу</w:t>
      </w:r>
      <w:r w:rsidRPr="00BE4A03">
        <w:rPr>
          <w:rFonts w:ascii="Palatino Linotype" w:hAnsi="Palatino Linotype" w:cs="Times New Roman"/>
          <w:sz w:val="28"/>
          <w:szCs w:val="28"/>
        </w:rPr>
        <w:t>қӣ</w:t>
      </w:r>
      <w:r w:rsidRPr="00BE4A03">
        <w:rPr>
          <w:rFonts w:ascii="Palatino Linotype" w:hAnsi="Palatino Linotype"/>
          <w:sz w:val="28"/>
          <w:szCs w:val="28"/>
        </w:rPr>
        <w:t xml:space="preserve"> 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бошад;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$C) 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обтарозуи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насбшудаи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доирашакл</w:t>
      </w:r>
      <w:r w:rsidRPr="00BE4A03">
        <w:rPr>
          <w:rFonts w:ascii="Palatino Linotype" w:hAnsi="Palatino Linotype"/>
          <w:sz w:val="28"/>
          <w:szCs w:val="28"/>
        </w:rPr>
        <w:t xml:space="preserve">, </w:t>
      </w:r>
      <w:r w:rsidRPr="00BE4A03">
        <w:rPr>
          <w:rFonts w:ascii="Palatino Linotype" w:hAnsi="Palatino Linotype" w:cs="Times New Roman Tj"/>
          <w:sz w:val="28"/>
          <w:szCs w:val="28"/>
        </w:rPr>
        <w:t>бояд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ме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 w:cs="Times New Roman Tj"/>
          <w:sz w:val="28"/>
          <w:szCs w:val="28"/>
        </w:rPr>
        <w:t>вари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амудии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гардиши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тароза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мувоз</w:t>
      </w:r>
      <w:r w:rsidRPr="00BE4A03">
        <w:rPr>
          <w:rFonts w:ascii="Palatino Linotype" w:hAnsi="Palatino Linotype" w:cs="Times New Roman"/>
          <w:sz w:val="28"/>
          <w:szCs w:val="28"/>
        </w:rPr>
        <w:t>ӣ</w:t>
      </w:r>
      <w:r w:rsidRPr="00BE4A03">
        <w:rPr>
          <w:rFonts w:ascii="Palatino Linotype" w:hAnsi="Palatino Linotype"/>
          <w:sz w:val="28"/>
          <w:szCs w:val="28"/>
        </w:rPr>
        <w:t xml:space="preserve"> </w:t>
      </w:r>
      <w:r w:rsidRPr="00BE4A03">
        <w:rPr>
          <w:rFonts w:ascii="Palatino Linotype" w:hAnsi="Palatino Linotype" w:cs="Times New Roman Tj"/>
          <w:sz w:val="28"/>
          <w:szCs w:val="28"/>
        </w:rPr>
        <w:t>бошад</w:t>
      </w:r>
      <w:r w:rsidRPr="00BE4A03">
        <w:rPr>
          <w:rFonts w:ascii="Palatino Linotype" w:hAnsi="Palatino Linotype"/>
          <w:sz w:val="28"/>
          <w:szCs w:val="28"/>
        </w:rPr>
        <w:t>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>$D) Тароза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 надоранд;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$E) 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амаи сан</w:t>
      </w:r>
      <w:r w:rsidRPr="00BE4A03">
        <w:rPr>
          <w:rFonts w:ascii="Palatino Linotype" w:hAnsi="Palatino Linotype" w:cs="Times New Roman"/>
          <w:sz w:val="28"/>
          <w:szCs w:val="28"/>
        </w:rPr>
        <w:t>ҷ</w:t>
      </w:r>
      <w:r w:rsidRPr="00BE4A03">
        <w:rPr>
          <w:rFonts w:ascii="Palatino Linotype" w:hAnsi="Palatino Linotype"/>
          <w:sz w:val="28"/>
          <w:szCs w:val="28"/>
        </w:rPr>
        <w:t>иш</w:t>
      </w:r>
      <w:r w:rsidRPr="00BE4A03">
        <w:rPr>
          <w:rFonts w:ascii="Palatino Linotype" w:hAnsi="Palatino Linotype" w:cs="Times New Roman"/>
          <w:sz w:val="28"/>
          <w:szCs w:val="28"/>
        </w:rPr>
        <w:t>ҳ</w:t>
      </w:r>
      <w:r w:rsidRPr="00BE4A03">
        <w:rPr>
          <w:rFonts w:ascii="Palatino Linotype" w:hAnsi="Palatino Linotype"/>
          <w:sz w:val="28"/>
          <w:szCs w:val="28"/>
        </w:rPr>
        <w:t>ои овардашуда;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  <w:r w:rsidRPr="00BE4A03">
        <w:rPr>
          <w:rFonts w:ascii="Palatino Linotype" w:hAnsi="Palatino Linotype"/>
          <w:sz w:val="28"/>
          <w:szCs w:val="28"/>
        </w:rPr>
        <w:t xml:space="preserve"> </w:t>
      </w:r>
    </w:p>
    <w:p w:rsidR="00DC5373" w:rsidRPr="00BE4A03" w:rsidRDefault="00DC5373" w:rsidP="00E11CFF">
      <w:pPr>
        <w:spacing w:after="0"/>
        <w:rPr>
          <w:rFonts w:ascii="Palatino Linotype" w:hAnsi="Palatino Linotype"/>
          <w:sz w:val="28"/>
          <w:szCs w:val="28"/>
        </w:rPr>
      </w:pPr>
    </w:p>
    <w:sectPr w:rsidR="00DC5373" w:rsidRPr="00BE4A03" w:rsidSect="00761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5C10"/>
    <w:multiLevelType w:val="hybridMultilevel"/>
    <w:tmpl w:val="62826E7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4A"/>
    <w:rsid w:val="00005489"/>
    <w:rsid w:val="0000646A"/>
    <w:rsid w:val="000149FE"/>
    <w:rsid w:val="00015858"/>
    <w:rsid w:val="00023CBE"/>
    <w:rsid w:val="00024455"/>
    <w:rsid w:val="000273CF"/>
    <w:rsid w:val="00052F4F"/>
    <w:rsid w:val="00052F95"/>
    <w:rsid w:val="00063C60"/>
    <w:rsid w:val="000727CF"/>
    <w:rsid w:val="00084EAF"/>
    <w:rsid w:val="0009237F"/>
    <w:rsid w:val="00097CD3"/>
    <w:rsid w:val="000B3C7D"/>
    <w:rsid w:val="000C1F02"/>
    <w:rsid w:val="00117347"/>
    <w:rsid w:val="0012664C"/>
    <w:rsid w:val="00131874"/>
    <w:rsid w:val="001547FD"/>
    <w:rsid w:val="00155573"/>
    <w:rsid w:val="0016395E"/>
    <w:rsid w:val="0017758C"/>
    <w:rsid w:val="00190A7B"/>
    <w:rsid w:val="001B701E"/>
    <w:rsid w:val="001E2D23"/>
    <w:rsid w:val="001F50D3"/>
    <w:rsid w:val="00220D6C"/>
    <w:rsid w:val="00244FBE"/>
    <w:rsid w:val="00245CDD"/>
    <w:rsid w:val="00261DB1"/>
    <w:rsid w:val="002739CA"/>
    <w:rsid w:val="00287A0A"/>
    <w:rsid w:val="002A386D"/>
    <w:rsid w:val="002D1C90"/>
    <w:rsid w:val="002F32CB"/>
    <w:rsid w:val="002F4079"/>
    <w:rsid w:val="002F432B"/>
    <w:rsid w:val="002F5FE2"/>
    <w:rsid w:val="00313901"/>
    <w:rsid w:val="003139A6"/>
    <w:rsid w:val="00313DC4"/>
    <w:rsid w:val="00313E66"/>
    <w:rsid w:val="003163D1"/>
    <w:rsid w:val="00374DD2"/>
    <w:rsid w:val="0037552D"/>
    <w:rsid w:val="00386911"/>
    <w:rsid w:val="003C60CD"/>
    <w:rsid w:val="003D5477"/>
    <w:rsid w:val="003E544A"/>
    <w:rsid w:val="003F091D"/>
    <w:rsid w:val="004034AA"/>
    <w:rsid w:val="004073B6"/>
    <w:rsid w:val="0041402C"/>
    <w:rsid w:val="00432D35"/>
    <w:rsid w:val="004379FA"/>
    <w:rsid w:val="00442118"/>
    <w:rsid w:val="00457D12"/>
    <w:rsid w:val="0049587A"/>
    <w:rsid w:val="004A23BD"/>
    <w:rsid w:val="004B5491"/>
    <w:rsid w:val="004D0647"/>
    <w:rsid w:val="004E5E32"/>
    <w:rsid w:val="005008E3"/>
    <w:rsid w:val="00504161"/>
    <w:rsid w:val="00511DF3"/>
    <w:rsid w:val="005145B5"/>
    <w:rsid w:val="00514FF9"/>
    <w:rsid w:val="005170A6"/>
    <w:rsid w:val="00537788"/>
    <w:rsid w:val="005438C3"/>
    <w:rsid w:val="00562355"/>
    <w:rsid w:val="005675E2"/>
    <w:rsid w:val="00581F5F"/>
    <w:rsid w:val="005845DF"/>
    <w:rsid w:val="005A3538"/>
    <w:rsid w:val="005B54CD"/>
    <w:rsid w:val="005B57C7"/>
    <w:rsid w:val="005B6CE3"/>
    <w:rsid w:val="005C636B"/>
    <w:rsid w:val="006040B3"/>
    <w:rsid w:val="006747F6"/>
    <w:rsid w:val="00676A87"/>
    <w:rsid w:val="00682FE9"/>
    <w:rsid w:val="006A7FC9"/>
    <w:rsid w:val="006B767C"/>
    <w:rsid w:val="006C3FDA"/>
    <w:rsid w:val="006F1023"/>
    <w:rsid w:val="006F50CB"/>
    <w:rsid w:val="007008F0"/>
    <w:rsid w:val="00723780"/>
    <w:rsid w:val="00740BD6"/>
    <w:rsid w:val="00761480"/>
    <w:rsid w:val="00762B0C"/>
    <w:rsid w:val="007670CF"/>
    <w:rsid w:val="00781A95"/>
    <w:rsid w:val="007917B8"/>
    <w:rsid w:val="007947D2"/>
    <w:rsid w:val="007A6D76"/>
    <w:rsid w:val="007B1E17"/>
    <w:rsid w:val="007E0E09"/>
    <w:rsid w:val="00801514"/>
    <w:rsid w:val="008038BF"/>
    <w:rsid w:val="00812F04"/>
    <w:rsid w:val="00815EF0"/>
    <w:rsid w:val="008333FF"/>
    <w:rsid w:val="0086052B"/>
    <w:rsid w:val="0086347D"/>
    <w:rsid w:val="00874C5D"/>
    <w:rsid w:val="00886D4B"/>
    <w:rsid w:val="008D1F04"/>
    <w:rsid w:val="009020FF"/>
    <w:rsid w:val="00910875"/>
    <w:rsid w:val="00912D2C"/>
    <w:rsid w:val="009242E8"/>
    <w:rsid w:val="0092496F"/>
    <w:rsid w:val="00924A81"/>
    <w:rsid w:val="00934F15"/>
    <w:rsid w:val="00946ADE"/>
    <w:rsid w:val="00954C89"/>
    <w:rsid w:val="009677C4"/>
    <w:rsid w:val="00977C59"/>
    <w:rsid w:val="00981DC5"/>
    <w:rsid w:val="0098266B"/>
    <w:rsid w:val="009870DB"/>
    <w:rsid w:val="009908F1"/>
    <w:rsid w:val="0099242C"/>
    <w:rsid w:val="009933A1"/>
    <w:rsid w:val="009A535B"/>
    <w:rsid w:val="009B578C"/>
    <w:rsid w:val="009D1A0D"/>
    <w:rsid w:val="009E3614"/>
    <w:rsid w:val="009E4353"/>
    <w:rsid w:val="009F369D"/>
    <w:rsid w:val="00A0153A"/>
    <w:rsid w:val="00A044FF"/>
    <w:rsid w:val="00A13BC0"/>
    <w:rsid w:val="00A402B1"/>
    <w:rsid w:val="00A41244"/>
    <w:rsid w:val="00A64FE6"/>
    <w:rsid w:val="00A71325"/>
    <w:rsid w:val="00A72984"/>
    <w:rsid w:val="00A84EB4"/>
    <w:rsid w:val="00A94E2C"/>
    <w:rsid w:val="00AA3015"/>
    <w:rsid w:val="00AA6768"/>
    <w:rsid w:val="00AA6AF7"/>
    <w:rsid w:val="00AD5303"/>
    <w:rsid w:val="00AE45A2"/>
    <w:rsid w:val="00AF54E0"/>
    <w:rsid w:val="00B0424F"/>
    <w:rsid w:val="00B427AA"/>
    <w:rsid w:val="00B55EC2"/>
    <w:rsid w:val="00B57DFD"/>
    <w:rsid w:val="00B61919"/>
    <w:rsid w:val="00B72F14"/>
    <w:rsid w:val="00B933F4"/>
    <w:rsid w:val="00BA70EC"/>
    <w:rsid w:val="00BC5E76"/>
    <w:rsid w:val="00BD760F"/>
    <w:rsid w:val="00BE4A03"/>
    <w:rsid w:val="00C023B2"/>
    <w:rsid w:val="00C045B9"/>
    <w:rsid w:val="00C0542C"/>
    <w:rsid w:val="00C32FD7"/>
    <w:rsid w:val="00C40F40"/>
    <w:rsid w:val="00C46DE5"/>
    <w:rsid w:val="00C6119D"/>
    <w:rsid w:val="00C70D2C"/>
    <w:rsid w:val="00C74108"/>
    <w:rsid w:val="00C745CE"/>
    <w:rsid w:val="00C9594E"/>
    <w:rsid w:val="00CA5166"/>
    <w:rsid w:val="00CA5934"/>
    <w:rsid w:val="00CC2FF5"/>
    <w:rsid w:val="00CD187E"/>
    <w:rsid w:val="00CD3D7B"/>
    <w:rsid w:val="00CF1118"/>
    <w:rsid w:val="00D508CD"/>
    <w:rsid w:val="00D50E73"/>
    <w:rsid w:val="00D53E6A"/>
    <w:rsid w:val="00D6395B"/>
    <w:rsid w:val="00DA1A63"/>
    <w:rsid w:val="00DB6765"/>
    <w:rsid w:val="00DC5373"/>
    <w:rsid w:val="00DD5B92"/>
    <w:rsid w:val="00DE5E8C"/>
    <w:rsid w:val="00E11CFF"/>
    <w:rsid w:val="00E147CB"/>
    <w:rsid w:val="00E14EDC"/>
    <w:rsid w:val="00E22249"/>
    <w:rsid w:val="00E23104"/>
    <w:rsid w:val="00E2440E"/>
    <w:rsid w:val="00E25DAC"/>
    <w:rsid w:val="00E321C9"/>
    <w:rsid w:val="00E61A67"/>
    <w:rsid w:val="00E7261B"/>
    <w:rsid w:val="00E86834"/>
    <w:rsid w:val="00E96206"/>
    <w:rsid w:val="00E96C3F"/>
    <w:rsid w:val="00EB5604"/>
    <w:rsid w:val="00ED02BF"/>
    <w:rsid w:val="00EE3470"/>
    <w:rsid w:val="00F0782B"/>
    <w:rsid w:val="00F34B9A"/>
    <w:rsid w:val="00F520B8"/>
    <w:rsid w:val="00F70993"/>
    <w:rsid w:val="00F70B3A"/>
    <w:rsid w:val="00F7439D"/>
    <w:rsid w:val="00FB2ED6"/>
    <w:rsid w:val="00FB3FEA"/>
    <w:rsid w:val="00FC29E3"/>
    <w:rsid w:val="00FD6E3F"/>
    <w:rsid w:val="00FD799A"/>
    <w:rsid w:val="00FE3E23"/>
    <w:rsid w:val="00FF5B29"/>
    <w:rsid w:val="00FF6B44"/>
    <w:rsid w:val="00FF7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81A95"/>
    <w:pPr>
      <w:ind w:left="720"/>
      <w:contextualSpacing/>
    </w:pPr>
  </w:style>
  <w:style w:type="table" w:styleId="TableGrid">
    <w:name w:val="Table Grid"/>
    <w:basedOn w:val="TableNormal"/>
    <w:uiPriority w:val="99"/>
    <w:rsid w:val="003D5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7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image" Target="media/image7.wmf"/><Relationship Id="rId39" Type="http://schemas.openxmlformats.org/officeDocument/2006/relationships/oleObject" Target="embeddings/oleObject27.bin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6.wmf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4.bin"/><Relationship Id="rId28" Type="http://schemas.openxmlformats.org/officeDocument/2006/relationships/image" Target="media/image8.wmf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7.bin"/><Relationship Id="rId10" Type="http://schemas.openxmlformats.org/officeDocument/2006/relationships/image" Target="media/image3.wmf"/><Relationship Id="rId19" Type="http://schemas.openxmlformats.org/officeDocument/2006/relationships/oleObject" Target="embeddings/oleObject12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image" Target="media/image5.wmf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470</TotalTime>
  <Pages>60</Pages>
  <Words>11249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69</cp:revision>
  <cp:lastPrinted>2018-12-11T10:46:00Z</cp:lastPrinted>
  <dcterms:created xsi:type="dcterms:W3CDTF">2018-12-11T11:44:00Z</dcterms:created>
  <dcterms:modified xsi:type="dcterms:W3CDTF">2024-05-21T06:22:00Z</dcterms:modified>
</cp:coreProperties>
</file>